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21372" w14:textId="76713B31" w:rsidR="0093205B" w:rsidRDefault="00F45FD1" w:rsidP="00BB7C75">
      <w:pPr>
        <w:pStyle w:val="Heading1"/>
      </w:pPr>
      <w:r>
        <w:rPr>
          <w:rFonts w:eastAsia="Times New Roman"/>
        </w:rPr>
        <w:t>Cadet Leadership</w:t>
      </w:r>
      <w:r w:rsidR="002F1CBF">
        <w:rPr>
          <w:rFonts w:eastAsia="Times New Roman"/>
        </w:rPr>
        <w:t xml:space="preserve"> </w:t>
      </w:r>
      <w:r w:rsidR="002F1CBF" w:rsidRPr="00652417">
        <w:rPr>
          <w:rFonts w:eastAsia="Times New Roman"/>
        </w:rPr>
        <w:t>(</w:t>
      </w:r>
      <w:r w:rsidR="00652417" w:rsidRPr="00652417">
        <w:rPr>
          <w:rFonts w:eastAsia="Times New Roman"/>
        </w:rPr>
        <w:t>09900</w:t>
      </w:r>
      <w:r w:rsidR="002F1CBF" w:rsidRPr="00652417">
        <w:rPr>
          <w:rFonts w:eastAsia="Times New Roman"/>
        </w:rPr>
        <w:t>)</w:t>
      </w:r>
    </w:p>
    <w:p w14:paraId="2816BF51" w14:textId="77777777" w:rsidR="00F45FD1" w:rsidRPr="00716B13" w:rsidRDefault="00F45FD1" w:rsidP="00C95B2B">
      <w:pPr>
        <w:spacing w:before="240"/>
        <w:rPr>
          <w:rFonts w:ascii="Times New Roman" w:hAnsi="Times New Roman" w:cs="Times New Roman"/>
          <w:b/>
          <w:bCs/>
          <w:sz w:val="24"/>
          <w:szCs w:val="24"/>
        </w:rPr>
      </w:pPr>
      <w:r w:rsidRPr="00716B13">
        <w:rPr>
          <w:rFonts w:ascii="Times New Roman" w:hAnsi="Times New Roman" w:cs="Times New Roman"/>
          <w:b/>
          <w:bCs/>
          <w:sz w:val="24"/>
          <w:szCs w:val="24"/>
        </w:rPr>
        <w:t>Copyright: 2026</w:t>
      </w:r>
    </w:p>
    <w:p w14:paraId="6B8E01D9" w14:textId="77777777" w:rsidR="00F45FD1" w:rsidRPr="00716B13" w:rsidRDefault="00F45FD1" w:rsidP="00C95B2B">
      <w:pPr>
        <w:spacing w:before="240"/>
        <w:rPr>
          <w:rFonts w:ascii="Times New Roman" w:hAnsi="Times New Roman" w:cs="Times New Roman"/>
          <w:b/>
          <w:bCs/>
          <w:sz w:val="24"/>
          <w:szCs w:val="24"/>
        </w:rPr>
      </w:pPr>
      <w:r w:rsidRPr="00716B13">
        <w:rPr>
          <w:rFonts w:ascii="Times New Roman" w:hAnsi="Times New Roman" w:cs="Times New Roman"/>
          <w:b/>
          <w:bCs/>
          <w:sz w:val="24"/>
          <w:szCs w:val="24"/>
        </w:rPr>
        <w:t xml:space="preserve">Virginia Assignment Code: </w:t>
      </w:r>
      <w:r w:rsidRPr="00716B13">
        <w:rPr>
          <w:rFonts w:ascii="Times New Roman" w:hAnsi="Times New Roman" w:cs="Times New Roman"/>
          <w:sz w:val="24"/>
          <w:szCs w:val="24"/>
        </w:rPr>
        <w:t>7900</w:t>
      </w:r>
    </w:p>
    <w:p w14:paraId="00C4CA71" w14:textId="6D493B6E" w:rsidR="00C95B2B" w:rsidRPr="00716B13" w:rsidRDefault="00C95B2B" w:rsidP="00C95B2B">
      <w:pPr>
        <w:spacing w:before="240"/>
        <w:rPr>
          <w:rFonts w:ascii="Times New Roman" w:hAnsi="Times New Roman" w:cs="Times New Roman"/>
          <w:b/>
          <w:bCs/>
          <w:sz w:val="24"/>
          <w:szCs w:val="24"/>
        </w:rPr>
      </w:pPr>
      <w:r w:rsidRPr="00716B13">
        <w:rPr>
          <w:rFonts w:ascii="Times New Roman" w:hAnsi="Times New Roman" w:cs="Times New Roman"/>
          <w:b/>
          <w:bCs/>
          <w:sz w:val="24"/>
          <w:szCs w:val="24"/>
        </w:rPr>
        <w:t>Suggested Grade Level:</w:t>
      </w:r>
      <w:r w:rsidRPr="0069529C">
        <w:rPr>
          <w:rFonts w:ascii="Times New Roman" w:hAnsi="Times New Roman" w:cs="Times New Roman"/>
          <w:sz w:val="24"/>
          <w:szCs w:val="24"/>
        </w:rPr>
        <w:t xml:space="preserve"> </w:t>
      </w:r>
      <w:r w:rsidR="0069529C" w:rsidRPr="0069529C">
        <w:rPr>
          <w:rFonts w:ascii="Times New Roman" w:hAnsi="Times New Roman" w:cs="Times New Roman"/>
          <w:sz w:val="24"/>
          <w:szCs w:val="24"/>
        </w:rPr>
        <w:t xml:space="preserve">9, 10, 11, </w:t>
      </w:r>
      <w:r w:rsidR="00406724" w:rsidRPr="0069529C">
        <w:rPr>
          <w:rFonts w:ascii="Times New Roman" w:hAnsi="Times New Roman" w:cs="Times New Roman"/>
          <w:sz w:val="24"/>
          <w:szCs w:val="24"/>
        </w:rPr>
        <w:t>12</w:t>
      </w:r>
    </w:p>
    <w:p w14:paraId="1A047138" w14:textId="54A3D2F0" w:rsidR="00F45FD1" w:rsidRPr="00716B13" w:rsidRDefault="00F45FD1" w:rsidP="00C95B2B">
      <w:pPr>
        <w:spacing w:before="240"/>
        <w:rPr>
          <w:rFonts w:ascii="Times New Roman" w:hAnsi="Times New Roman" w:cs="Times New Roman"/>
          <w:b/>
          <w:bCs/>
          <w:sz w:val="24"/>
          <w:szCs w:val="24"/>
        </w:rPr>
      </w:pPr>
      <w:r w:rsidRPr="00716B13">
        <w:rPr>
          <w:rFonts w:ascii="Times New Roman" w:hAnsi="Times New Roman" w:cs="Times New Roman"/>
          <w:b/>
          <w:bCs/>
          <w:sz w:val="24"/>
          <w:szCs w:val="24"/>
        </w:rPr>
        <w:t>Duration:</w:t>
      </w:r>
      <w:r w:rsidR="00652417" w:rsidRPr="00716B13">
        <w:rPr>
          <w:rFonts w:ascii="Times New Roman" w:hAnsi="Times New Roman" w:cs="Times New Roman"/>
          <w:b/>
          <w:bCs/>
          <w:sz w:val="24"/>
          <w:szCs w:val="24"/>
        </w:rPr>
        <w:t xml:space="preserve"> </w:t>
      </w:r>
      <w:r w:rsidR="00652417" w:rsidRPr="00716B13">
        <w:rPr>
          <w:rFonts w:ascii="Times New Roman" w:hAnsi="Times New Roman" w:cs="Times New Roman"/>
          <w:sz w:val="24"/>
          <w:szCs w:val="24"/>
        </w:rPr>
        <w:t>36 weeks</w:t>
      </w:r>
    </w:p>
    <w:p w14:paraId="38FEA31C" w14:textId="72ED2040" w:rsidR="00F45FD1" w:rsidRPr="00716B13" w:rsidRDefault="00F45FD1" w:rsidP="00C95B2B">
      <w:pPr>
        <w:spacing w:before="240"/>
        <w:rPr>
          <w:rFonts w:ascii="Times New Roman" w:hAnsi="Times New Roman" w:cs="Times New Roman"/>
          <w:b/>
          <w:bCs/>
          <w:sz w:val="24"/>
          <w:szCs w:val="24"/>
        </w:rPr>
      </w:pPr>
      <w:r w:rsidRPr="00716B13">
        <w:rPr>
          <w:rFonts w:ascii="Times New Roman" w:hAnsi="Times New Roman" w:cs="Times New Roman"/>
          <w:b/>
          <w:bCs/>
          <w:sz w:val="24"/>
          <w:szCs w:val="24"/>
        </w:rPr>
        <w:t>Hours:</w:t>
      </w:r>
      <w:r w:rsidR="00652417" w:rsidRPr="00716B13">
        <w:rPr>
          <w:rFonts w:ascii="Times New Roman" w:hAnsi="Times New Roman" w:cs="Times New Roman"/>
          <w:b/>
          <w:bCs/>
          <w:sz w:val="24"/>
          <w:szCs w:val="24"/>
        </w:rPr>
        <w:t xml:space="preserve"> </w:t>
      </w:r>
      <w:r w:rsidR="00652417" w:rsidRPr="00716B13">
        <w:rPr>
          <w:rFonts w:ascii="Times New Roman" w:hAnsi="Times New Roman" w:cs="Times New Roman"/>
          <w:sz w:val="24"/>
          <w:szCs w:val="24"/>
        </w:rPr>
        <w:t>140 hours</w:t>
      </w:r>
    </w:p>
    <w:p w14:paraId="4C41FC30" w14:textId="6C79962E" w:rsidR="00F45FD1" w:rsidRPr="00716B13" w:rsidRDefault="00F45FD1" w:rsidP="001279C5">
      <w:pPr>
        <w:tabs>
          <w:tab w:val="left" w:pos="6720"/>
        </w:tabs>
        <w:spacing w:before="240"/>
        <w:rPr>
          <w:rFonts w:ascii="Times New Roman" w:hAnsi="Times New Roman" w:cs="Times New Roman"/>
          <w:b/>
          <w:bCs/>
          <w:sz w:val="24"/>
          <w:szCs w:val="24"/>
        </w:rPr>
      </w:pPr>
      <w:r w:rsidRPr="00716B13">
        <w:rPr>
          <w:rFonts w:ascii="Times New Roman" w:hAnsi="Times New Roman" w:cs="Times New Roman"/>
          <w:b/>
          <w:bCs/>
          <w:sz w:val="24"/>
          <w:szCs w:val="24"/>
        </w:rPr>
        <w:t>Credits:</w:t>
      </w:r>
      <w:r w:rsidR="00652417" w:rsidRPr="00716B13">
        <w:rPr>
          <w:rFonts w:ascii="Times New Roman" w:hAnsi="Times New Roman" w:cs="Times New Roman"/>
          <w:b/>
          <w:bCs/>
          <w:sz w:val="24"/>
          <w:szCs w:val="24"/>
        </w:rPr>
        <w:t xml:space="preserve"> </w:t>
      </w:r>
      <w:r w:rsidR="00652417" w:rsidRPr="00716B13">
        <w:rPr>
          <w:rFonts w:ascii="Times New Roman" w:hAnsi="Times New Roman" w:cs="Times New Roman"/>
          <w:sz w:val="24"/>
          <w:szCs w:val="24"/>
        </w:rPr>
        <w:t>1</w:t>
      </w:r>
      <w:r w:rsidR="001279C5" w:rsidRPr="00716B13">
        <w:rPr>
          <w:rFonts w:ascii="Times New Roman" w:hAnsi="Times New Roman" w:cs="Times New Roman"/>
          <w:sz w:val="24"/>
          <w:szCs w:val="24"/>
        </w:rPr>
        <w:tab/>
      </w:r>
    </w:p>
    <w:p w14:paraId="4DC2A8FF" w14:textId="04C698A0" w:rsidR="00F45FD1" w:rsidRPr="00716B13" w:rsidRDefault="00F45FD1" w:rsidP="00C95B2B">
      <w:pPr>
        <w:spacing w:before="240"/>
        <w:rPr>
          <w:rFonts w:ascii="Times New Roman" w:hAnsi="Times New Roman" w:cs="Times New Roman"/>
          <w:b/>
          <w:bCs/>
          <w:sz w:val="24"/>
          <w:szCs w:val="24"/>
        </w:rPr>
      </w:pPr>
      <w:r w:rsidRPr="00716B13">
        <w:rPr>
          <w:rFonts w:ascii="Times New Roman" w:hAnsi="Times New Roman" w:cs="Times New Roman"/>
          <w:b/>
          <w:bCs/>
          <w:sz w:val="24"/>
          <w:szCs w:val="24"/>
        </w:rPr>
        <w:t xml:space="preserve">Prerequisites: </w:t>
      </w:r>
      <w:r w:rsidRPr="00716B13">
        <w:rPr>
          <w:rFonts w:ascii="Times New Roman" w:hAnsi="Times New Roman" w:cs="Times New Roman"/>
          <w:sz w:val="24"/>
          <w:szCs w:val="24"/>
        </w:rPr>
        <w:t>None</w:t>
      </w:r>
    </w:p>
    <w:p w14:paraId="2F3037C8" w14:textId="407EB36B" w:rsidR="00F45FD1" w:rsidRPr="00716B13" w:rsidRDefault="00F45FD1" w:rsidP="00C95B2B">
      <w:pPr>
        <w:spacing w:before="240"/>
        <w:rPr>
          <w:rFonts w:ascii="Times New Roman" w:hAnsi="Times New Roman" w:cs="Times New Roman"/>
          <w:b/>
          <w:bCs/>
          <w:sz w:val="24"/>
          <w:szCs w:val="24"/>
        </w:rPr>
      </w:pPr>
      <w:r w:rsidRPr="00716B13">
        <w:rPr>
          <w:rFonts w:ascii="Times New Roman" w:hAnsi="Times New Roman" w:cs="Times New Roman"/>
          <w:b/>
          <w:bCs/>
          <w:sz w:val="24"/>
          <w:szCs w:val="24"/>
        </w:rPr>
        <w:t>CTSO:</w:t>
      </w:r>
      <w:r w:rsidR="008310AF" w:rsidRPr="00716B13">
        <w:rPr>
          <w:rFonts w:ascii="Times New Roman" w:hAnsi="Times New Roman" w:cs="Times New Roman"/>
          <w:b/>
          <w:bCs/>
          <w:sz w:val="24"/>
          <w:szCs w:val="24"/>
        </w:rPr>
        <w:t xml:space="preserve"> </w:t>
      </w:r>
      <w:r w:rsidR="008310AF" w:rsidRPr="00716B13">
        <w:rPr>
          <w:rFonts w:ascii="Times New Roman" w:hAnsi="Times New Roman" w:cs="Times New Roman"/>
          <w:sz w:val="24"/>
          <w:szCs w:val="24"/>
        </w:rPr>
        <w:t>N/A</w:t>
      </w:r>
    </w:p>
    <w:p w14:paraId="3925D2A5" w14:textId="552D9CCE" w:rsidR="00A26984" w:rsidRPr="00716B13" w:rsidRDefault="00C95B2B" w:rsidP="00A26984">
      <w:pPr>
        <w:rPr>
          <w:rFonts w:ascii="Times New Roman" w:hAnsi="Times New Roman" w:cs="Times New Roman"/>
          <w:sz w:val="24"/>
          <w:szCs w:val="24"/>
        </w:rPr>
      </w:pPr>
      <w:r w:rsidRPr="00716B13">
        <w:rPr>
          <w:rFonts w:ascii="Times New Roman" w:hAnsi="Times New Roman" w:cs="Times New Roman"/>
          <w:b/>
          <w:bCs/>
          <w:sz w:val="24"/>
          <w:szCs w:val="24"/>
        </w:rPr>
        <w:t>Course Description:</w:t>
      </w:r>
      <w:r w:rsidR="00047289" w:rsidRPr="00716B13">
        <w:rPr>
          <w:rFonts w:ascii="Times New Roman" w:hAnsi="Times New Roman" w:cs="Times New Roman"/>
          <w:b/>
          <w:bCs/>
          <w:sz w:val="24"/>
          <w:szCs w:val="24"/>
        </w:rPr>
        <w:t xml:space="preserve">   </w:t>
      </w:r>
    </w:p>
    <w:p w14:paraId="7EB0CFF5" w14:textId="654A735D" w:rsidR="007F6BE6" w:rsidRPr="005F41A3" w:rsidRDefault="005F41A3" w:rsidP="00D83CFE">
      <w:pPr>
        <w:rPr>
          <w:rFonts w:ascii="Times New Roman" w:hAnsi="Times New Roman" w:cs="Times New Roman"/>
          <w:sz w:val="24"/>
          <w:szCs w:val="24"/>
        </w:rPr>
      </w:pPr>
      <w:r w:rsidRPr="005F41A3">
        <w:rPr>
          <w:rFonts w:ascii="Times New Roman" w:hAnsi="Times New Roman" w:cs="Times New Roman"/>
          <w:sz w:val="24"/>
          <w:szCs w:val="24"/>
        </w:rPr>
        <w:t>The Cadet Leadership course prepares students to lead with confidence, responsibility, and integrity by developing core leadership knowledge, practical skills, and strong character. Through structured instruction, hands</w:t>
      </w:r>
      <w:r w:rsidRPr="005F41A3">
        <w:rPr>
          <w:rFonts w:ascii="Times New Roman" w:hAnsi="Times New Roman" w:cs="Times New Roman"/>
          <w:sz w:val="24"/>
          <w:szCs w:val="24"/>
        </w:rPr>
        <w:noBreakHyphen/>
        <w:t>on activities, team projects, service learning, and guided self</w:t>
      </w:r>
      <w:r w:rsidRPr="005F41A3">
        <w:rPr>
          <w:rFonts w:ascii="Times New Roman" w:hAnsi="Times New Roman" w:cs="Times New Roman"/>
          <w:sz w:val="24"/>
          <w:szCs w:val="24"/>
        </w:rPr>
        <w:noBreakHyphen/>
        <w:t>reflection, students learn effective collaboration, goal setting, problem solving, time and resource management, and professional communication. The course includes a broad understanding of U.S. military structure, customs, values, and mission sets to enrich leadership development while remaining non</w:t>
      </w:r>
      <w:r w:rsidRPr="005F41A3">
        <w:rPr>
          <w:rFonts w:ascii="Times New Roman" w:hAnsi="Times New Roman" w:cs="Times New Roman"/>
          <w:sz w:val="24"/>
          <w:szCs w:val="24"/>
        </w:rPr>
        <w:noBreakHyphen/>
        <w:t>affiliated with any specific military branch</w:t>
      </w:r>
      <w:r w:rsidR="007052D9" w:rsidRPr="005F41A3">
        <w:rPr>
          <w:rFonts w:ascii="Times New Roman" w:hAnsi="Times New Roman" w:cs="Times New Roman"/>
          <w:sz w:val="24"/>
          <w:szCs w:val="24"/>
        </w:rPr>
        <w:t xml:space="preserve">.  </w:t>
      </w:r>
      <w:r w:rsidR="00D83CFE" w:rsidRPr="005F41A3">
        <w:rPr>
          <w:rFonts w:ascii="Times New Roman" w:hAnsi="Times New Roman" w:cs="Times New Roman"/>
          <w:sz w:val="24"/>
          <w:szCs w:val="24"/>
        </w:rPr>
        <w:t xml:space="preserve"> </w:t>
      </w:r>
    </w:p>
    <w:tbl>
      <w:tblPr>
        <w:tblStyle w:val="TableGrid"/>
        <w:tblW w:w="0" w:type="auto"/>
        <w:tblLook w:val="04A0" w:firstRow="1" w:lastRow="0" w:firstColumn="1" w:lastColumn="0" w:noHBand="0" w:noVBand="1"/>
      </w:tblPr>
      <w:tblGrid>
        <w:gridCol w:w="728"/>
        <w:gridCol w:w="2395"/>
        <w:gridCol w:w="4602"/>
        <w:gridCol w:w="4240"/>
        <w:gridCol w:w="2425"/>
      </w:tblGrid>
      <w:tr w:rsidR="00C753F8" w:rsidRPr="009C4A1C" w14:paraId="02F4F1FF" w14:textId="77777777" w:rsidTr="00C753F8">
        <w:trPr>
          <w:tblHeader/>
        </w:trPr>
        <w:tc>
          <w:tcPr>
            <w:tcW w:w="728" w:type="dxa"/>
            <w:shd w:val="clear" w:color="auto" w:fill="000000" w:themeFill="text1"/>
          </w:tcPr>
          <w:p w14:paraId="7D52E3A9" w14:textId="77777777" w:rsidR="00C753F8" w:rsidRPr="009C4A1C" w:rsidRDefault="00C753F8" w:rsidP="000861A3">
            <w:pPr>
              <w:rPr>
                <w:rFonts w:ascii="Times New Roman" w:eastAsia="Times New Roman" w:hAnsi="Times New Roman" w:cs="Times New Roman"/>
                <w:b/>
                <w:bCs/>
                <w:sz w:val="24"/>
                <w:szCs w:val="24"/>
              </w:rPr>
            </w:pPr>
          </w:p>
        </w:tc>
        <w:tc>
          <w:tcPr>
            <w:tcW w:w="2395" w:type="dxa"/>
            <w:shd w:val="clear" w:color="auto" w:fill="000000" w:themeFill="text1"/>
          </w:tcPr>
          <w:p w14:paraId="6FF4C0B4" w14:textId="0D8BFBA0" w:rsidR="00C753F8" w:rsidRPr="009C4A1C" w:rsidRDefault="00C753F8" w:rsidP="000861A3">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Task</w:t>
            </w:r>
          </w:p>
        </w:tc>
        <w:tc>
          <w:tcPr>
            <w:tcW w:w="4602" w:type="dxa"/>
            <w:shd w:val="clear" w:color="auto" w:fill="000000" w:themeFill="text1"/>
          </w:tcPr>
          <w:p w14:paraId="1B91B267" w14:textId="77777777" w:rsidR="00C753F8" w:rsidRPr="009C4A1C" w:rsidRDefault="00C753F8" w:rsidP="000861A3">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Definition</w:t>
            </w:r>
          </w:p>
        </w:tc>
        <w:tc>
          <w:tcPr>
            <w:tcW w:w="4240" w:type="dxa"/>
            <w:shd w:val="clear" w:color="auto" w:fill="000000" w:themeFill="text1"/>
          </w:tcPr>
          <w:p w14:paraId="3F75DA62" w14:textId="77777777" w:rsidR="00C753F8" w:rsidRPr="009C4A1C" w:rsidRDefault="00C753F8" w:rsidP="000861A3">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Process/Skill Questions</w:t>
            </w:r>
          </w:p>
        </w:tc>
        <w:tc>
          <w:tcPr>
            <w:tcW w:w="2425" w:type="dxa"/>
            <w:shd w:val="clear" w:color="auto" w:fill="000000" w:themeFill="text1"/>
          </w:tcPr>
          <w:p w14:paraId="2747A796" w14:textId="77777777" w:rsidR="00C753F8" w:rsidRPr="00446B57" w:rsidRDefault="00C753F8" w:rsidP="000861A3">
            <w:pPr>
              <w:rPr>
                <w:rFonts w:ascii="Times New Roman" w:eastAsia="Times New Roman" w:hAnsi="Times New Roman" w:cs="Times New Roman"/>
                <w:b/>
                <w:bCs/>
                <w:sz w:val="24"/>
                <w:szCs w:val="24"/>
              </w:rPr>
            </w:pPr>
            <w:r w:rsidRPr="00446B57">
              <w:rPr>
                <w:rFonts w:ascii="Times New Roman" w:eastAsia="Times New Roman" w:hAnsi="Times New Roman" w:cs="Times New Roman"/>
                <w:b/>
                <w:bCs/>
                <w:sz w:val="24"/>
                <w:szCs w:val="24"/>
              </w:rPr>
              <w:t>SOL Correlations</w:t>
            </w:r>
          </w:p>
        </w:tc>
      </w:tr>
      <w:tr w:rsidR="00C753F8" w:rsidRPr="009C4A1C" w14:paraId="780E4C21" w14:textId="77777777" w:rsidTr="00C753F8">
        <w:tc>
          <w:tcPr>
            <w:tcW w:w="728" w:type="dxa"/>
            <w:shd w:val="clear" w:color="auto" w:fill="D0CECE" w:themeFill="background2" w:themeFillShade="E6"/>
          </w:tcPr>
          <w:p w14:paraId="09F48893" w14:textId="77777777" w:rsidR="00C753F8" w:rsidRPr="009C4A1C" w:rsidRDefault="00C753F8" w:rsidP="000861A3">
            <w:pPr>
              <w:pStyle w:val="Heading2"/>
              <w:spacing w:before="0" w:beforeAutospacing="0" w:after="0" w:afterAutospacing="0"/>
              <w:rPr>
                <w:sz w:val="24"/>
                <w:szCs w:val="24"/>
              </w:rPr>
            </w:pPr>
            <w:bookmarkStart w:id="0" w:name="_Hlk153979820"/>
          </w:p>
        </w:tc>
        <w:tc>
          <w:tcPr>
            <w:tcW w:w="2395" w:type="dxa"/>
            <w:shd w:val="clear" w:color="auto" w:fill="D0CECE" w:themeFill="background2" w:themeFillShade="E6"/>
          </w:tcPr>
          <w:p w14:paraId="05282715" w14:textId="77777777" w:rsidR="00C753F8" w:rsidRPr="009C4A1C" w:rsidRDefault="00C753F8" w:rsidP="000861A3">
            <w:pPr>
              <w:pStyle w:val="Heading2"/>
              <w:spacing w:before="0" w:beforeAutospacing="0" w:after="0" w:afterAutospacing="0"/>
              <w:rPr>
                <w:sz w:val="24"/>
                <w:szCs w:val="24"/>
              </w:rPr>
            </w:pPr>
            <w:bookmarkStart w:id="1" w:name="_Toc67297988"/>
            <w:r w:rsidRPr="009C4A1C">
              <w:rPr>
                <w:sz w:val="24"/>
                <w:szCs w:val="24"/>
              </w:rPr>
              <w:t>Demonstrating Personal Qualities and Abilities</w:t>
            </w:r>
            <w:bookmarkEnd w:id="1"/>
          </w:p>
        </w:tc>
        <w:tc>
          <w:tcPr>
            <w:tcW w:w="4602" w:type="dxa"/>
            <w:shd w:val="clear" w:color="auto" w:fill="D0CECE" w:themeFill="background2" w:themeFillShade="E6"/>
          </w:tcPr>
          <w:p w14:paraId="706FF329" w14:textId="77777777" w:rsidR="00C753F8" w:rsidRPr="009C4A1C" w:rsidRDefault="00C753F8" w:rsidP="000861A3">
            <w:pPr>
              <w:pStyle w:val="Heading2"/>
              <w:spacing w:before="0" w:beforeAutospacing="0" w:after="0" w:afterAutospacing="0"/>
              <w:rPr>
                <w:sz w:val="24"/>
                <w:szCs w:val="24"/>
              </w:rPr>
            </w:pPr>
          </w:p>
        </w:tc>
        <w:tc>
          <w:tcPr>
            <w:tcW w:w="4240" w:type="dxa"/>
            <w:shd w:val="clear" w:color="auto" w:fill="D0CECE" w:themeFill="background2" w:themeFillShade="E6"/>
          </w:tcPr>
          <w:p w14:paraId="11D052BA" w14:textId="77777777" w:rsidR="00C753F8" w:rsidRPr="009C4A1C" w:rsidRDefault="00C753F8" w:rsidP="000861A3">
            <w:pPr>
              <w:pStyle w:val="Heading2"/>
              <w:spacing w:before="0" w:beforeAutospacing="0" w:after="0" w:afterAutospacing="0"/>
              <w:rPr>
                <w:sz w:val="24"/>
                <w:szCs w:val="24"/>
              </w:rPr>
            </w:pPr>
          </w:p>
        </w:tc>
        <w:tc>
          <w:tcPr>
            <w:tcW w:w="2425" w:type="dxa"/>
            <w:shd w:val="clear" w:color="auto" w:fill="D0CECE" w:themeFill="background2" w:themeFillShade="E6"/>
          </w:tcPr>
          <w:p w14:paraId="00026CA3" w14:textId="77777777" w:rsidR="00C753F8" w:rsidRPr="00446B57" w:rsidRDefault="00C753F8" w:rsidP="000861A3">
            <w:pPr>
              <w:pStyle w:val="Heading2"/>
              <w:spacing w:before="0" w:beforeAutospacing="0" w:after="0" w:afterAutospacing="0"/>
              <w:rPr>
                <w:b w:val="0"/>
                <w:bCs w:val="0"/>
                <w:sz w:val="24"/>
                <w:szCs w:val="24"/>
              </w:rPr>
            </w:pPr>
          </w:p>
        </w:tc>
      </w:tr>
      <w:tr w:rsidR="00C753F8" w:rsidRPr="009C4A1C" w14:paraId="5B0D30E5" w14:textId="77777777" w:rsidTr="00C753F8">
        <w:tc>
          <w:tcPr>
            <w:tcW w:w="728" w:type="dxa"/>
          </w:tcPr>
          <w:p w14:paraId="578B808E"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w:t>
            </w:r>
          </w:p>
        </w:tc>
        <w:tc>
          <w:tcPr>
            <w:tcW w:w="2395" w:type="dxa"/>
            <w:hideMark/>
          </w:tcPr>
          <w:p w14:paraId="1DCFA4E0"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creativity and innovation.</w:t>
            </w:r>
          </w:p>
        </w:tc>
        <w:tc>
          <w:tcPr>
            <w:tcW w:w="4602" w:type="dxa"/>
          </w:tcPr>
          <w:p w14:paraId="41F4DE52"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p>
          <w:p w14:paraId="6A01CB6D"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importance of creativity and innovation in the workplace </w:t>
            </w:r>
          </w:p>
          <w:p w14:paraId="61E5F40E"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brainstorming and contributing ideas, strategies, and solutions </w:t>
            </w:r>
          </w:p>
          <w:p w14:paraId="4DD0A6A9"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developing and/or improving products, services, or processes </w:t>
            </w:r>
          </w:p>
          <w:p w14:paraId="5896789C"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allocating available resources. </w:t>
            </w:r>
          </w:p>
          <w:p w14:paraId="1F9DE2FF" w14:textId="77777777" w:rsidR="00C753F8" w:rsidRPr="009C4A1C" w:rsidRDefault="00C753F8" w:rsidP="000861A3">
            <w:pPr>
              <w:rPr>
                <w:rFonts w:ascii="Times New Roman" w:eastAsia="Times New Roman" w:hAnsi="Times New Roman" w:cs="Times New Roman"/>
                <w:sz w:val="24"/>
                <w:szCs w:val="24"/>
              </w:rPr>
            </w:pPr>
          </w:p>
        </w:tc>
        <w:tc>
          <w:tcPr>
            <w:tcW w:w="4240" w:type="dxa"/>
          </w:tcPr>
          <w:p w14:paraId="071A20D0"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are </w:t>
            </w:r>
            <w:r w:rsidRPr="00577044">
              <w:rPr>
                <w:rFonts w:ascii="Times New Roman" w:eastAsia="Times New Roman" w:hAnsi="Times New Roman" w:cs="Times New Roman"/>
                <w:i/>
                <w:iCs/>
                <w:sz w:val="24"/>
                <w:szCs w:val="24"/>
              </w:rPr>
              <w:t>creativity</w:t>
            </w:r>
            <w:r w:rsidRPr="00ED3052">
              <w:rPr>
                <w:rFonts w:ascii="Times New Roman" w:eastAsia="Times New Roman" w:hAnsi="Times New Roman" w:cs="Times New Roman"/>
                <w:sz w:val="24"/>
                <w:szCs w:val="24"/>
              </w:rPr>
              <w:t xml:space="preserve"> and </w:t>
            </w:r>
            <w:r w:rsidRPr="00577044">
              <w:rPr>
                <w:rFonts w:ascii="Times New Roman" w:eastAsia="Times New Roman" w:hAnsi="Times New Roman" w:cs="Times New Roman"/>
                <w:i/>
                <w:iCs/>
                <w:sz w:val="24"/>
                <w:szCs w:val="24"/>
              </w:rPr>
              <w:t>innovation</w:t>
            </w:r>
            <w:r w:rsidRPr="00ED3052">
              <w:rPr>
                <w:rFonts w:ascii="Times New Roman" w:eastAsia="Times New Roman" w:hAnsi="Times New Roman" w:cs="Times New Roman"/>
                <w:sz w:val="24"/>
                <w:szCs w:val="24"/>
              </w:rPr>
              <w:t>? Why are they important in the workplace? </w:t>
            </w:r>
          </w:p>
          <w:p w14:paraId="10698CAE"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brainstorm and contribute ideas within a team? </w:t>
            </w:r>
          </w:p>
          <w:p w14:paraId="3C469CC5"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might one improve a product, service, or process in a career pathway? </w:t>
            </w:r>
          </w:p>
          <w:p w14:paraId="7BF8F5D3"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needed to solve a problem? How should these resources be allocated? </w:t>
            </w:r>
          </w:p>
        </w:tc>
        <w:tc>
          <w:tcPr>
            <w:tcW w:w="2425" w:type="dxa"/>
          </w:tcPr>
          <w:p w14:paraId="18FB8BB4"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lastRenderedPageBreak/>
              <w:t>English: 9.C, 9.DSR, 9.RI, 9.W, 9.R, 10.C, 10.DSR, 10.RI, 10.W, 10.R, 11.C, 11.DSR, 11.RI, 11.W, 11.R, 12.C, 12.DSR, 12.RI, 12.W, 12.R</w:t>
            </w:r>
          </w:p>
          <w:p w14:paraId="052B292C" w14:textId="77777777" w:rsidR="00C753F8" w:rsidRPr="00446B57" w:rsidRDefault="00C753F8" w:rsidP="000861A3">
            <w:pPr>
              <w:rPr>
                <w:rFonts w:ascii="Times New Roman" w:eastAsia="Times New Roman" w:hAnsi="Times New Roman" w:cs="Times New Roman"/>
                <w:sz w:val="24"/>
                <w:szCs w:val="24"/>
              </w:rPr>
            </w:pPr>
          </w:p>
          <w:p w14:paraId="63D739F9"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History and Social Science: Skills GOVT, Skills VUS, Skills WHI, Skills WHII</w:t>
            </w:r>
          </w:p>
          <w:p w14:paraId="52D8001D" w14:textId="77777777" w:rsidR="00C753F8" w:rsidRPr="00446B57" w:rsidRDefault="00C753F8" w:rsidP="000861A3">
            <w:pPr>
              <w:rPr>
                <w:rFonts w:ascii="Times New Roman" w:eastAsia="Times New Roman" w:hAnsi="Times New Roman" w:cs="Times New Roman"/>
                <w:sz w:val="24"/>
                <w:szCs w:val="24"/>
              </w:rPr>
            </w:pPr>
          </w:p>
          <w:p w14:paraId="43893FA3"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Mathematics: A.9, AFDA.3, AFDA.4, AFDA.5, AFDA.6, AFDA.7, AFDA.8, AII.9, COM.1, COM.3, COM.4, COM.5, COM.8, DM.7, DM.1*, DM.10, DM.2*, DM.3*, PS.3*, PS.4*, PS.7*, PS.9*, PS.10*</w:t>
            </w:r>
          </w:p>
          <w:p w14:paraId="035B27A9"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br/>
              <w:t>Science: BIO.1, CH.1, ES.1</w:t>
            </w:r>
          </w:p>
        </w:tc>
      </w:tr>
      <w:tr w:rsidR="00C753F8" w:rsidRPr="009C4A1C" w14:paraId="676485B6" w14:textId="77777777" w:rsidTr="00C753F8">
        <w:tc>
          <w:tcPr>
            <w:tcW w:w="728" w:type="dxa"/>
          </w:tcPr>
          <w:p w14:paraId="2419AB5E"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2</w:t>
            </w:r>
          </w:p>
        </w:tc>
        <w:tc>
          <w:tcPr>
            <w:tcW w:w="2395" w:type="dxa"/>
          </w:tcPr>
          <w:p w14:paraId="07CFF764"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critical thinking and problem</w:t>
            </w:r>
            <w:r>
              <w:rPr>
                <w:rFonts w:ascii="Times New Roman" w:eastAsia="Times New Roman" w:hAnsi="Times New Roman" w:cs="Times New Roman"/>
                <w:sz w:val="24"/>
                <w:szCs w:val="24"/>
              </w:rPr>
              <w:t>-</w:t>
            </w:r>
            <w:r w:rsidRPr="009C4A1C">
              <w:rPr>
                <w:rFonts w:ascii="Times New Roman" w:eastAsia="Times New Roman" w:hAnsi="Times New Roman" w:cs="Times New Roman"/>
                <w:sz w:val="24"/>
                <w:szCs w:val="24"/>
              </w:rPr>
              <w:t>solving.</w:t>
            </w:r>
          </w:p>
        </w:tc>
        <w:tc>
          <w:tcPr>
            <w:tcW w:w="4602" w:type="dxa"/>
          </w:tcPr>
          <w:p w14:paraId="50525A52"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25FCEF7"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30937EAC"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evaluating potential solutions and resources</w:t>
            </w:r>
          </w:p>
          <w:p w14:paraId="256F5505"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a logical approach to make decisions and solve problems</w:t>
            </w:r>
          </w:p>
          <w:p w14:paraId="3B1D64B4"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implementing effective courses of action.</w:t>
            </w:r>
          </w:p>
        </w:tc>
        <w:tc>
          <w:tcPr>
            <w:tcW w:w="4240" w:type="dxa"/>
          </w:tcPr>
          <w:p w14:paraId="71AD1698"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an example of a situation where one could use a reasoning model to </w:t>
            </w:r>
            <w:proofErr w:type="gramStart"/>
            <w:r w:rsidRPr="00ED3052">
              <w:rPr>
                <w:rFonts w:ascii="Times New Roman" w:eastAsia="Times New Roman" w:hAnsi="Times New Roman" w:cs="Times New Roman"/>
                <w:sz w:val="24"/>
                <w:szCs w:val="24"/>
              </w:rPr>
              <w:t>make a decision</w:t>
            </w:r>
            <w:proofErr w:type="gramEnd"/>
            <w:r w:rsidRPr="00ED3052">
              <w:rPr>
                <w:rFonts w:ascii="Times New Roman" w:eastAsia="Times New Roman" w:hAnsi="Times New Roman" w:cs="Times New Roman"/>
                <w:sz w:val="24"/>
                <w:szCs w:val="24"/>
              </w:rPr>
              <w:t>?</w:t>
            </w:r>
          </w:p>
          <w:p w14:paraId="1848B0D2"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steps might one take to </w:t>
            </w:r>
            <w:proofErr w:type="gramStart"/>
            <w:r w:rsidRPr="00ED3052">
              <w:rPr>
                <w:rFonts w:ascii="Times New Roman" w:eastAsia="Times New Roman" w:hAnsi="Times New Roman" w:cs="Times New Roman"/>
                <w:sz w:val="24"/>
                <w:szCs w:val="24"/>
              </w:rPr>
              <w:t>make a decision</w:t>
            </w:r>
            <w:proofErr w:type="gramEnd"/>
            <w:r w:rsidRPr="00ED3052">
              <w:rPr>
                <w:rFonts w:ascii="Times New Roman" w:eastAsia="Times New Roman" w:hAnsi="Times New Roman" w:cs="Times New Roman"/>
                <w:sz w:val="24"/>
                <w:szCs w:val="24"/>
              </w:rPr>
              <w:t xml:space="preserve"> or solve a problem?</w:t>
            </w:r>
          </w:p>
          <w:p w14:paraId="37B41579"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questions one might ask when analyzing problems?</w:t>
            </w:r>
          </w:p>
          <w:p w14:paraId="12A88ABE"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potential solutions be evaluated?</w:t>
            </w:r>
          </w:p>
          <w:p w14:paraId="66DF4EF2"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the advantages and disadvantages of using a reasoning approach to </w:t>
            </w:r>
            <w:proofErr w:type="gramStart"/>
            <w:r w:rsidRPr="00ED3052">
              <w:rPr>
                <w:rFonts w:ascii="Times New Roman" w:eastAsia="Times New Roman" w:hAnsi="Times New Roman" w:cs="Times New Roman"/>
                <w:sz w:val="24"/>
                <w:szCs w:val="24"/>
              </w:rPr>
              <w:t>make a decision</w:t>
            </w:r>
            <w:proofErr w:type="gramEnd"/>
            <w:r w:rsidRPr="00ED3052">
              <w:rPr>
                <w:rFonts w:ascii="Times New Roman" w:eastAsia="Times New Roman" w:hAnsi="Times New Roman" w:cs="Times New Roman"/>
                <w:sz w:val="24"/>
                <w:szCs w:val="24"/>
              </w:rPr>
              <w:t xml:space="preserve"> or solve a problem?</w:t>
            </w:r>
          </w:p>
        </w:tc>
        <w:tc>
          <w:tcPr>
            <w:tcW w:w="2425" w:type="dxa"/>
          </w:tcPr>
          <w:p w14:paraId="1FE49566"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English: 9.C, 9.DSR, 9.RI, 9.W, 9.R, 10.C, 10.DSR, 10.RI, 10.W, 10.R, 11.C, 11.DSR, 11.RI, 11.W, 11.R, 12.C, 12.DSR, 12.RI, 12.W, 12.R</w:t>
            </w:r>
          </w:p>
          <w:p w14:paraId="1F442AB8" w14:textId="77777777" w:rsidR="00C753F8" w:rsidRPr="00446B57" w:rsidRDefault="00C753F8" w:rsidP="000861A3">
            <w:pPr>
              <w:rPr>
                <w:rFonts w:ascii="Times New Roman" w:eastAsia="Times New Roman" w:hAnsi="Times New Roman" w:cs="Times New Roman"/>
                <w:sz w:val="24"/>
                <w:szCs w:val="24"/>
              </w:rPr>
            </w:pPr>
          </w:p>
          <w:p w14:paraId="1527A552"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History and Social Science: Skills GOVT, Skills VUS, Skills WHI, Skills WHII</w:t>
            </w:r>
          </w:p>
          <w:p w14:paraId="2CFDF16A" w14:textId="77777777" w:rsidR="00C753F8" w:rsidRPr="00446B57" w:rsidRDefault="00C753F8" w:rsidP="000861A3">
            <w:pPr>
              <w:rPr>
                <w:rFonts w:ascii="Times New Roman" w:eastAsia="Times New Roman" w:hAnsi="Times New Roman" w:cs="Times New Roman"/>
                <w:sz w:val="24"/>
                <w:szCs w:val="24"/>
              </w:rPr>
            </w:pPr>
          </w:p>
          <w:p w14:paraId="252332F2"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 xml:space="preserve">Mathematics: A.8, A.9, G.1, G.13, G.14, AFDA.3, AFDA.5, AFDA.8, AII.9, </w:t>
            </w:r>
            <w:r w:rsidRPr="00446B57">
              <w:rPr>
                <w:rFonts w:ascii="Times New Roman" w:eastAsia="Times New Roman" w:hAnsi="Times New Roman" w:cs="Times New Roman"/>
                <w:sz w:val="24"/>
                <w:szCs w:val="24"/>
              </w:rPr>
              <w:lastRenderedPageBreak/>
              <w:t>AII.10, AII.11, COM.1, COM.3, COM.4, COM.5, COM.8, DM.4, DM.7, DM.1*, DM.2*, DM.3*, DM.9*, PS.9*, PS.10*</w:t>
            </w:r>
          </w:p>
          <w:p w14:paraId="526633AC" w14:textId="77777777" w:rsidR="00C753F8" w:rsidRPr="00446B57" w:rsidRDefault="00C753F8" w:rsidP="000861A3">
            <w:pPr>
              <w:rPr>
                <w:rFonts w:ascii="Times New Roman" w:eastAsia="Times New Roman" w:hAnsi="Times New Roman" w:cs="Times New Roman"/>
                <w:sz w:val="24"/>
                <w:szCs w:val="24"/>
              </w:rPr>
            </w:pPr>
          </w:p>
          <w:p w14:paraId="35D92B72"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Science: BIO.1, CH.1, ES.1</w:t>
            </w:r>
          </w:p>
        </w:tc>
      </w:tr>
      <w:tr w:rsidR="00C753F8" w:rsidRPr="009C4A1C" w14:paraId="429F0CC8" w14:textId="77777777" w:rsidTr="00C753F8">
        <w:tc>
          <w:tcPr>
            <w:tcW w:w="728" w:type="dxa"/>
          </w:tcPr>
          <w:p w14:paraId="166A7408"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3</w:t>
            </w:r>
          </w:p>
        </w:tc>
        <w:tc>
          <w:tcPr>
            <w:tcW w:w="2395" w:type="dxa"/>
          </w:tcPr>
          <w:p w14:paraId="0CF21360"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initiative and self-direction.</w:t>
            </w:r>
          </w:p>
        </w:tc>
        <w:tc>
          <w:tcPr>
            <w:tcW w:w="4602" w:type="dxa"/>
          </w:tcPr>
          <w:p w14:paraId="3DDE13C1"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BA8B0B4"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618F97D8"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5CC12AFC"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completing tasks with minimal direct supervision</w:t>
            </w:r>
          </w:p>
          <w:p w14:paraId="799AE680"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solutions.</w:t>
            </w:r>
          </w:p>
        </w:tc>
        <w:tc>
          <w:tcPr>
            <w:tcW w:w="4240" w:type="dxa"/>
          </w:tcPr>
          <w:p w14:paraId="4689BE5A"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initiative and self-direction?</w:t>
            </w:r>
          </w:p>
          <w:p w14:paraId="2D58544B"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self-direction important in the workplace?</w:t>
            </w:r>
          </w:p>
          <w:p w14:paraId="30A693AB"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applying initiative?</w:t>
            </w:r>
          </w:p>
          <w:p w14:paraId="017BD979"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tasks be completed with minimal direct supervision?</w:t>
            </w:r>
          </w:p>
        </w:tc>
        <w:tc>
          <w:tcPr>
            <w:tcW w:w="2425" w:type="dxa"/>
          </w:tcPr>
          <w:p w14:paraId="07529BFA"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English: 9.C, 9.DSR, 9.RI, 9.W, 9.R, 10.C, 10.DSR, 10.RI, 10.W, 10.R, 11.C, 11.DSR, 11.RI, 11.W, 11.R, 12.C, 12.DSR, 12.RI, 12.W, 12.R</w:t>
            </w:r>
          </w:p>
          <w:p w14:paraId="07366EF6" w14:textId="77777777" w:rsidR="00C753F8" w:rsidRPr="00446B57" w:rsidRDefault="00C753F8" w:rsidP="000861A3">
            <w:pPr>
              <w:rPr>
                <w:rFonts w:ascii="Times New Roman" w:eastAsia="Times New Roman" w:hAnsi="Times New Roman" w:cs="Times New Roman"/>
                <w:sz w:val="24"/>
                <w:szCs w:val="24"/>
              </w:rPr>
            </w:pPr>
          </w:p>
          <w:p w14:paraId="4E4B87A1"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History and Social Science: Skills GOVT, Skills VUS, Skills WHI, Skills WHII</w:t>
            </w:r>
          </w:p>
        </w:tc>
      </w:tr>
      <w:tr w:rsidR="00C753F8" w:rsidRPr="009C4A1C" w14:paraId="191128C6" w14:textId="77777777" w:rsidTr="00C753F8">
        <w:tc>
          <w:tcPr>
            <w:tcW w:w="728" w:type="dxa"/>
          </w:tcPr>
          <w:p w14:paraId="6ABA3C5B"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4</w:t>
            </w:r>
          </w:p>
        </w:tc>
        <w:tc>
          <w:tcPr>
            <w:tcW w:w="2395" w:type="dxa"/>
          </w:tcPr>
          <w:p w14:paraId="05AA57E3"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integrity.</w:t>
            </w:r>
          </w:p>
        </w:tc>
        <w:tc>
          <w:tcPr>
            <w:tcW w:w="4602" w:type="dxa"/>
          </w:tcPr>
          <w:p w14:paraId="72FA575C"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8F65199"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6CA500B8"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11197E25"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complying with local, state, and federal laws</w:t>
            </w:r>
          </w:p>
          <w:p w14:paraId="1A09091E"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workplace policies and procedures</w:t>
            </w:r>
          </w:p>
          <w:p w14:paraId="67AF75CC"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honesty, fairness, and respect toward self, others, and property.</w:t>
            </w:r>
          </w:p>
        </w:tc>
        <w:tc>
          <w:tcPr>
            <w:tcW w:w="4240" w:type="dxa"/>
          </w:tcPr>
          <w:p w14:paraId="51471243"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 recent example of an employer failing to comply with the law?</w:t>
            </w:r>
          </w:p>
          <w:p w14:paraId="2E94778C"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information on local, state, and federal laws?</w:t>
            </w:r>
          </w:p>
          <w:p w14:paraId="10BAFC38"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workplace policies and rules affect employees’ personal lives?</w:t>
            </w:r>
          </w:p>
          <w:p w14:paraId="706AB952"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demonstrate integrity?</w:t>
            </w:r>
          </w:p>
          <w:p w14:paraId="49547BD8"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an employee respond when he/she sees a coworker failing to comply with a workplace policy or procedure?</w:t>
            </w:r>
          </w:p>
        </w:tc>
        <w:tc>
          <w:tcPr>
            <w:tcW w:w="2425" w:type="dxa"/>
          </w:tcPr>
          <w:p w14:paraId="491FED74"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English: 9.C, 10.C, 11.C, 12.C</w:t>
            </w:r>
          </w:p>
          <w:p w14:paraId="68E548C4" w14:textId="77777777" w:rsidR="00C753F8" w:rsidRPr="00446B57" w:rsidRDefault="00C753F8" w:rsidP="000861A3">
            <w:pPr>
              <w:rPr>
                <w:rFonts w:ascii="Times New Roman" w:eastAsia="Times New Roman" w:hAnsi="Times New Roman" w:cs="Times New Roman"/>
                <w:sz w:val="24"/>
                <w:szCs w:val="24"/>
              </w:rPr>
            </w:pPr>
          </w:p>
          <w:p w14:paraId="3F2567F0"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History and Social Science: Skills GOVT, GOVT.5, Skills VUS, Skills WHI, Skills WHII</w:t>
            </w:r>
          </w:p>
        </w:tc>
      </w:tr>
      <w:tr w:rsidR="00C753F8" w:rsidRPr="009C4A1C" w14:paraId="7D6116E4" w14:textId="77777777" w:rsidTr="00C753F8">
        <w:tc>
          <w:tcPr>
            <w:tcW w:w="728" w:type="dxa"/>
          </w:tcPr>
          <w:p w14:paraId="4255EB74"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5</w:t>
            </w:r>
          </w:p>
        </w:tc>
        <w:tc>
          <w:tcPr>
            <w:tcW w:w="2395" w:type="dxa"/>
          </w:tcPr>
          <w:p w14:paraId="75368B77"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 ethic.</w:t>
            </w:r>
          </w:p>
        </w:tc>
        <w:tc>
          <w:tcPr>
            <w:tcW w:w="4602" w:type="dxa"/>
          </w:tcPr>
          <w:p w14:paraId="48915BA0"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B74EBA9"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 xml:space="preserve">work </w:t>
            </w:r>
            <w:proofErr w:type="gramStart"/>
            <w:r w:rsidRPr="00ED3052">
              <w:rPr>
                <w:rFonts w:ascii="Times New Roman" w:eastAsia="Times New Roman" w:hAnsi="Times New Roman" w:cs="Times New Roman"/>
                <w:i/>
                <w:iCs/>
                <w:sz w:val="24"/>
                <w:szCs w:val="24"/>
              </w:rPr>
              <w:t>ethic</w:t>
            </w:r>
            <w:proofErr w:type="gramEnd"/>
          </w:p>
          <w:p w14:paraId="1F816067"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a strong work ethic</w:t>
            </w:r>
          </w:p>
          <w:p w14:paraId="415C1720"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diligence (e.g., working with persistence to accomplish a task)</w:t>
            </w:r>
          </w:p>
          <w:p w14:paraId="04EFF9F3"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dependability (e.g., being reliable)</w:t>
            </w:r>
          </w:p>
          <w:p w14:paraId="05549228"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for one’s decisions and actions</w:t>
            </w:r>
          </w:p>
          <w:p w14:paraId="1877C8D3" w14:textId="77777777" w:rsidR="00C753F8" w:rsidRPr="009C4A1C" w:rsidRDefault="00C753F8">
            <w:pPr>
              <w:numPr>
                <w:ilvl w:val="1"/>
                <w:numId w:val="73"/>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accepting the consequences of decisions and actions.</w:t>
            </w:r>
          </w:p>
        </w:tc>
        <w:tc>
          <w:tcPr>
            <w:tcW w:w="4240" w:type="dxa"/>
          </w:tcPr>
          <w:p w14:paraId="465FF449"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responsibility and accountability?</w:t>
            </w:r>
          </w:p>
          <w:p w14:paraId="6A2B5FBF"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not being prepared for a school or workplace assignment?</w:t>
            </w:r>
          </w:p>
          <w:p w14:paraId="1D050A51"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some examples of positive work </w:t>
            </w:r>
            <w:proofErr w:type="gramStart"/>
            <w:r w:rsidRPr="00ED3052">
              <w:rPr>
                <w:rFonts w:ascii="Times New Roman" w:eastAsia="Times New Roman" w:hAnsi="Times New Roman" w:cs="Times New Roman"/>
                <w:sz w:val="24"/>
                <w:szCs w:val="24"/>
              </w:rPr>
              <w:t>ethic</w:t>
            </w:r>
            <w:proofErr w:type="gramEnd"/>
            <w:r w:rsidRPr="00ED3052">
              <w:rPr>
                <w:rFonts w:ascii="Times New Roman" w:eastAsia="Times New Roman" w:hAnsi="Times New Roman" w:cs="Times New Roman"/>
                <w:sz w:val="24"/>
                <w:szCs w:val="24"/>
              </w:rPr>
              <w:t>?</w:t>
            </w:r>
          </w:p>
          <w:p w14:paraId="6569766D"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a positive work ethic valued by teachers and employers?</w:t>
            </w:r>
          </w:p>
          <w:p w14:paraId="19F12BDC"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having a poor work ethic?</w:t>
            </w:r>
          </w:p>
        </w:tc>
        <w:tc>
          <w:tcPr>
            <w:tcW w:w="2425" w:type="dxa"/>
          </w:tcPr>
          <w:p w14:paraId="542C5EDA"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English: 9.C, 10.C, 11.C, 12.C</w:t>
            </w:r>
          </w:p>
          <w:p w14:paraId="453FB96C" w14:textId="77777777" w:rsidR="00C753F8" w:rsidRPr="00446B57" w:rsidRDefault="00C753F8" w:rsidP="000861A3">
            <w:pPr>
              <w:rPr>
                <w:rFonts w:ascii="Times New Roman" w:eastAsia="Times New Roman" w:hAnsi="Times New Roman" w:cs="Times New Roman"/>
                <w:sz w:val="24"/>
                <w:szCs w:val="24"/>
              </w:rPr>
            </w:pPr>
          </w:p>
          <w:p w14:paraId="38B9311D"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History and Social Science: Skills GOVT, GOVT.5, Skills VUS, Skills WHI, Skills WHII</w:t>
            </w:r>
          </w:p>
          <w:p w14:paraId="339DE6F3" w14:textId="77777777" w:rsidR="00C753F8" w:rsidRPr="00446B57" w:rsidRDefault="00C753F8" w:rsidP="000861A3">
            <w:pPr>
              <w:rPr>
                <w:rFonts w:ascii="Times New Roman" w:eastAsia="Times New Roman" w:hAnsi="Times New Roman" w:cs="Times New Roman"/>
                <w:sz w:val="24"/>
                <w:szCs w:val="24"/>
              </w:rPr>
            </w:pPr>
          </w:p>
          <w:p w14:paraId="4BB1C1B5" w14:textId="77777777" w:rsidR="00C753F8" w:rsidRPr="00446B57" w:rsidRDefault="00C753F8" w:rsidP="000861A3">
            <w:pPr>
              <w:rPr>
                <w:rFonts w:ascii="Times New Roman" w:eastAsia="Times New Roman" w:hAnsi="Times New Roman" w:cs="Times New Roman"/>
                <w:sz w:val="24"/>
                <w:szCs w:val="24"/>
              </w:rPr>
            </w:pPr>
          </w:p>
        </w:tc>
      </w:tr>
      <w:tr w:rsidR="00C753F8" w:rsidRPr="009C4A1C" w14:paraId="24F3F867" w14:textId="77777777" w:rsidTr="00C753F8">
        <w:tc>
          <w:tcPr>
            <w:tcW w:w="728" w:type="dxa"/>
            <w:shd w:val="clear" w:color="auto" w:fill="D0CECE" w:themeFill="background2" w:themeFillShade="E6"/>
          </w:tcPr>
          <w:p w14:paraId="10B81660" w14:textId="77777777" w:rsidR="00C753F8" w:rsidRPr="009C4A1C" w:rsidRDefault="00C753F8" w:rsidP="000861A3">
            <w:pPr>
              <w:pStyle w:val="Heading2"/>
              <w:spacing w:before="0" w:beforeAutospacing="0" w:after="0" w:afterAutospacing="0"/>
              <w:rPr>
                <w:sz w:val="24"/>
                <w:szCs w:val="24"/>
              </w:rPr>
            </w:pPr>
          </w:p>
        </w:tc>
        <w:tc>
          <w:tcPr>
            <w:tcW w:w="2395" w:type="dxa"/>
            <w:shd w:val="clear" w:color="auto" w:fill="D0CECE" w:themeFill="background2" w:themeFillShade="E6"/>
          </w:tcPr>
          <w:p w14:paraId="013F29EF" w14:textId="77777777" w:rsidR="00C753F8" w:rsidRPr="009C4A1C" w:rsidRDefault="00C753F8" w:rsidP="000861A3">
            <w:pPr>
              <w:pStyle w:val="Heading2"/>
              <w:spacing w:before="0" w:beforeAutospacing="0" w:after="0" w:afterAutospacing="0"/>
              <w:rPr>
                <w:sz w:val="24"/>
                <w:szCs w:val="24"/>
              </w:rPr>
            </w:pPr>
            <w:bookmarkStart w:id="2" w:name="_Toc67297989"/>
            <w:r w:rsidRPr="009C4A1C">
              <w:rPr>
                <w:sz w:val="24"/>
                <w:szCs w:val="24"/>
              </w:rPr>
              <w:t>Demonstrating Interpersonal Skills</w:t>
            </w:r>
          </w:p>
        </w:tc>
        <w:tc>
          <w:tcPr>
            <w:tcW w:w="4602" w:type="dxa"/>
            <w:shd w:val="clear" w:color="auto" w:fill="D0CECE" w:themeFill="background2" w:themeFillShade="E6"/>
          </w:tcPr>
          <w:p w14:paraId="6F386D1E" w14:textId="77777777" w:rsidR="00C753F8" w:rsidRPr="009C4A1C" w:rsidRDefault="00C753F8" w:rsidP="000861A3">
            <w:pPr>
              <w:pStyle w:val="Heading2"/>
              <w:spacing w:before="0" w:beforeAutospacing="0" w:after="0" w:afterAutospacing="0"/>
              <w:rPr>
                <w:sz w:val="24"/>
                <w:szCs w:val="24"/>
              </w:rPr>
            </w:pPr>
          </w:p>
        </w:tc>
        <w:tc>
          <w:tcPr>
            <w:tcW w:w="4240" w:type="dxa"/>
            <w:shd w:val="clear" w:color="auto" w:fill="D0CECE" w:themeFill="background2" w:themeFillShade="E6"/>
          </w:tcPr>
          <w:p w14:paraId="62BF1A0C" w14:textId="77777777" w:rsidR="00C753F8" w:rsidRPr="009C4A1C" w:rsidRDefault="00C753F8" w:rsidP="000861A3">
            <w:pPr>
              <w:pStyle w:val="Heading2"/>
              <w:spacing w:before="0" w:beforeAutospacing="0" w:after="0" w:afterAutospacing="0"/>
              <w:rPr>
                <w:sz w:val="24"/>
                <w:szCs w:val="24"/>
              </w:rPr>
            </w:pPr>
          </w:p>
        </w:tc>
        <w:bookmarkEnd w:id="2"/>
        <w:tc>
          <w:tcPr>
            <w:tcW w:w="2425" w:type="dxa"/>
            <w:shd w:val="clear" w:color="auto" w:fill="D0CECE" w:themeFill="background2" w:themeFillShade="E6"/>
          </w:tcPr>
          <w:p w14:paraId="5857375E" w14:textId="77777777" w:rsidR="00C753F8" w:rsidRPr="00446B57" w:rsidRDefault="00C753F8" w:rsidP="000861A3">
            <w:pPr>
              <w:pStyle w:val="Heading2"/>
              <w:spacing w:before="0" w:beforeAutospacing="0" w:after="0" w:afterAutospacing="0"/>
              <w:rPr>
                <w:b w:val="0"/>
                <w:bCs w:val="0"/>
                <w:sz w:val="24"/>
                <w:szCs w:val="24"/>
              </w:rPr>
            </w:pPr>
          </w:p>
        </w:tc>
      </w:tr>
      <w:tr w:rsidR="00C753F8" w:rsidRPr="009C4A1C" w14:paraId="5637CA27" w14:textId="77777777" w:rsidTr="00C753F8">
        <w:tc>
          <w:tcPr>
            <w:tcW w:w="728" w:type="dxa"/>
          </w:tcPr>
          <w:p w14:paraId="3E8D466F"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6</w:t>
            </w:r>
          </w:p>
        </w:tc>
        <w:tc>
          <w:tcPr>
            <w:tcW w:w="2395" w:type="dxa"/>
            <w:hideMark/>
          </w:tcPr>
          <w:p w14:paraId="4CD3E0F2"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conflict-resolution skills.</w:t>
            </w:r>
          </w:p>
        </w:tc>
        <w:tc>
          <w:tcPr>
            <w:tcW w:w="4602" w:type="dxa"/>
          </w:tcPr>
          <w:p w14:paraId="77698ED5"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4240" w:type="dxa"/>
          </w:tcPr>
          <w:p w14:paraId="2799894D"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an appropriate approach to address a workplace conflict?</w:t>
            </w:r>
          </w:p>
          <w:p w14:paraId="483515A1"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378BA658"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one maintain a good working relationship with a colleague one does not like?</w:t>
            </w:r>
          </w:p>
          <w:p w14:paraId="0379442E"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approach a supervisor with whom one disagrees?</w:t>
            </w:r>
          </w:p>
          <w:p w14:paraId="5E3953C1"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personality issues affect workflow?</w:t>
            </w:r>
          </w:p>
        </w:tc>
        <w:tc>
          <w:tcPr>
            <w:tcW w:w="2425" w:type="dxa"/>
          </w:tcPr>
          <w:p w14:paraId="584EF20C"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English: 9.C, 10.C, 11.C, 12.C</w:t>
            </w:r>
          </w:p>
          <w:p w14:paraId="67A89584" w14:textId="77777777" w:rsidR="00C753F8" w:rsidRPr="00446B57" w:rsidRDefault="00C753F8" w:rsidP="000861A3">
            <w:pPr>
              <w:rPr>
                <w:rFonts w:ascii="Times New Roman" w:eastAsia="Times New Roman" w:hAnsi="Times New Roman" w:cs="Times New Roman"/>
                <w:sz w:val="24"/>
                <w:szCs w:val="24"/>
              </w:rPr>
            </w:pPr>
          </w:p>
          <w:p w14:paraId="497CDD04"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History and Social Science: Skills GOVT, Skills VUS</w:t>
            </w:r>
          </w:p>
        </w:tc>
      </w:tr>
      <w:tr w:rsidR="00C753F8" w:rsidRPr="009C4A1C" w14:paraId="3C18EA3C" w14:textId="77777777" w:rsidTr="00C753F8">
        <w:tc>
          <w:tcPr>
            <w:tcW w:w="728" w:type="dxa"/>
          </w:tcPr>
          <w:p w14:paraId="355322FE"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7</w:t>
            </w:r>
          </w:p>
        </w:tc>
        <w:tc>
          <w:tcPr>
            <w:tcW w:w="2395" w:type="dxa"/>
          </w:tcPr>
          <w:p w14:paraId="51724888"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listening and speaking skills.</w:t>
            </w:r>
          </w:p>
        </w:tc>
        <w:tc>
          <w:tcPr>
            <w:tcW w:w="4602" w:type="dxa"/>
          </w:tcPr>
          <w:p w14:paraId="28557694"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1B2D831"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751CB420"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employing active listening techniques (e.g., asking clarifying questions, paraphrasing what was said)</w:t>
            </w:r>
          </w:p>
          <w:p w14:paraId="69373838"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public speaking skills (e.g., making presentations)</w:t>
            </w:r>
          </w:p>
          <w:p w14:paraId="06749B48"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articulating ideas in a manner appropriate to the setting and audience (e.g., considering the chosen communication method and audience’s level of knowledge).</w:t>
            </w:r>
          </w:p>
        </w:tc>
        <w:tc>
          <w:tcPr>
            <w:tcW w:w="4240" w:type="dxa"/>
          </w:tcPr>
          <w:p w14:paraId="4275D1F4"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use active listening techniques?</w:t>
            </w:r>
          </w:p>
          <w:p w14:paraId="3D044B57"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paraphrasing? How can paraphrasing help achieve clarity?</w:t>
            </w:r>
          </w:p>
          <w:p w14:paraId="68CB304E"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ways that one can improve public speaking skills?</w:t>
            </w:r>
          </w:p>
          <w:p w14:paraId="56090929"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know one’s audience when delivering a presentation?</w:t>
            </w:r>
          </w:p>
        </w:tc>
        <w:tc>
          <w:tcPr>
            <w:tcW w:w="2425" w:type="dxa"/>
          </w:tcPr>
          <w:p w14:paraId="33B14828"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lastRenderedPageBreak/>
              <w:t>English: 9.C, 10.C, 11.C, 12.C</w:t>
            </w:r>
          </w:p>
          <w:p w14:paraId="3329ED57" w14:textId="77777777" w:rsidR="00C753F8" w:rsidRPr="00446B57" w:rsidRDefault="00C753F8" w:rsidP="000861A3">
            <w:pPr>
              <w:rPr>
                <w:rFonts w:ascii="Times New Roman" w:eastAsia="Times New Roman" w:hAnsi="Times New Roman" w:cs="Times New Roman"/>
                <w:sz w:val="24"/>
                <w:szCs w:val="24"/>
              </w:rPr>
            </w:pPr>
          </w:p>
          <w:p w14:paraId="6A82EF08"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History and Social Science: Skills GOVT, Skills VUS, Skills WHI, Skills WHII</w:t>
            </w:r>
          </w:p>
        </w:tc>
      </w:tr>
      <w:tr w:rsidR="00C753F8" w:rsidRPr="009C4A1C" w14:paraId="49EF9FB3" w14:textId="77777777" w:rsidTr="00C753F8">
        <w:tc>
          <w:tcPr>
            <w:tcW w:w="728" w:type="dxa"/>
          </w:tcPr>
          <w:p w14:paraId="22DEE1F4"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8</w:t>
            </w:r>
          </w:p>
        </w:tc>
        <w:tc>
          <w:tcPr>
            <w:tcW w:w="2395" w:type="dxa"/>
          </w:tcPr>
          <w:p w14:paraId="5B8F2588"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respect for diversity.</w:t>
            </w:r>
          </w:p>
        </w:tc>
        <w:tc>
          <w:tcPr>
            <w:tcW w:w="4602" w:type="dxa"/>
          </w:tcPr>
          <w:p w14:paraId="1D9FAEB8"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1FE9A4B"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diversity </w:t>
            </w:r>
            <w:r w:rsidRPr="00ED3052">
              <w:rPr>
                <w:rFonts w:ascii="Times New Roman" w:eastAsia="Times New Roman" w:hAnsi="Times New Roman" w:cs="Times New Roman"/>
                <w:sz w:val="24"/>
                <w:szCs w:val="24"/>
              </w:rPr>
              <w:t>and discussing its importance</w:t>
            </w:r>
          </w:p>
          <w:p w14:paraId="6F71F3BA"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individual differences (e.g., age, gender, ethnicity, culture, race, viewpoints, socioeconomic status, and ability)</w:t>
            </w:r>
          </w:p>
          <w:p w14:paraId="01A02787"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showing respect for and valuing individual differences in the workplace</w:t>
            </w:r>
          </w:p>
          <w:p w14:paraId="78190A61"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being self-aware and mindful of one’s own bias</w:t>
            </w:r>
          </w:p>
          <w:p w14:paraId="73B02F1C"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collaborating with people of diverse backgrounds, viewpoints, and experiences.</w:t>
            </w:r>
          </w:p>
        </w:tc>
        <w:tc>
          <w:tcPr>
            <w:tcW w:w="4240" w:type="dxa"/>
          </w:tcPr>
          <w:p w14:paraId="490C44ED"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bias</w:t>
            </w:r>
            <w:r w:rsidRPr="00ED3052">
              <w:rPr>
                <w:rFonts w:ascii="Times New Roman" w:eastAsia="Times New Roman" w:hAnsi="Times New Roman" w:cs="Times New Roman"/>
                <w:sz w:val="24"/>
                <w:szCs w:val="24"/>
              </w:rPr>
              <w:t>? What are different forms of workplace bias?</w:t>
            </w:r>
          </w:p>
          <w:p w14:paraId="76BD0665"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sympathy and empathy?</w:t>
            </w:r>
          </w:p>
          <w:p w14:paraId="4CAB49C6"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is having respect for diversity different from being aware of diversity?</w:t>
            </w:r>
          </w:p>
          <w:p w14:paraId="623A1F26"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bridge generation gaps in the workplace?</w:t>
            </w:r>
          </w:p>
          <w:p w14:paraId="6AC9D60F"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collaboration with people of diverse backgrounds, viewpoints, and experiences important?</w:t>
            </w:r>
          </w:p>
          <w:p w14:paraId="5C25F4CF"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2425" w:type="dxa"/>
          </w:tcPr>
          <w:p w14:paraId="372D90AD"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English: 9.C, 10.C, 11.C, 12.C</w:t>
            </w:r>
          </w:p>
          <w:p w14:paraId="6A1410C4" w14:textId="77777777" w:rsidR="00C753F8" w:rsidRPr="00446B57" w:rsidRDefault="00C753F8" w:rsidP="000861A3">
            <w:pPr>
              <w:rPr>
                <w:rFonts w:ascii="Times New Roman" w:eastAsia="Times New Roman" w:hAnsi="Times New Roman" w:cs="Times New Roman"/>
                <w:sz w:val="24"/>
                <w:szCs w:val="24"/>
              </w:rPr>
            </w:pPr>
          </w:p>
          <w:p w14:paraId="1ED419D4"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History and Social Science: Skills GOVT, GOVT.5, Skills VUS, VUS.16, Skills WHI, Skills WHII</w:t>
            </w:r>
          </w:p>
        </w:tc>
      </w:tr>
      <w:tr w:rsidR="00C753F8" w:rsidRPr="009C4A1C" w14:paraId="12FA1613" w14:textId="77777777" w:rsidTr="00C753F8">
        <w:tc>
          <w:tcPr>
            <w:tcW w:w="728" w:type="dxa"/>
          </w:tcPr>
          <w:p w14:paraId="08CE6D06"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9</w:t>
            </w:r>
          </w:p>
        </w:tc>
        <w:tc>
          <w:tcPr>
            <w:tcW w:w="2395" w:type="dxa"/>
          </w:tcPr>
          <w:p w14:paraId="72392E3B"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customer service skills.</w:t>
            </w:r>
          </w:p>
        </w:tc>
        <w:tc>
          <w:tcPr>
            <w:tcW w:w="4602" w:type="dxa"/>
          </w:tcPr>
          <w:p w14:paraId="16AF9056"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840F34E"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1EC2DCCB"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benefits of providing helpful, courteous, and knowledgeable customer service</w:t>
            </w:r>
          </w:p>
          <w:p w14:paraId="349D08FA"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prioritizing customer service (both within an organization and to external customers and stakeholders)</w:t>
            </w:r>
          </w:p>
          <w:p w14:paraId="076E1F43"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anticipating needs of customers and coworkers</w:t>
            </w:r>
          </w:p>
          <w:p w14:paraId="26B208E9"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demonstrating how to provide helpful, courteous, and </w:t>
            </w:r>
            <w:r w:rsidRPr="00ED3052">
              <w:rPr>
                <w:rFonts w:ascii="Times New Roman" w:eastAsia="Times New Roman" w:hAnsi="Times New Roman" w:cs="Times New Roman"/>
                <w:sz w:val="24"/>
                <w:szCs w:val="24"/>
              </w:rPr>
              <w:lastRenderedPageBreak/>
              <w:t>knowledgeable service to address customer and/or coworker needs.</w:t>
            </w:r>
          </w:p>
        </w:tc>
        <w:tc>
          <w:tcPr>
            <w:tcW w:w="4240" w:type="dxa"/>
          </w:tcPr>
          <w:p w14:paraId="170C95A2"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does internal customer service influence organizational productivity?</w:t>
            </w:r>
          </w:p>
          <w:p w14:paraId="58D52A29"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time when a customer service representative anticipated and addressed a customer’s needs?</w:t>
            </w:r>
          </w:p>
          <w:p w14:paraId="04BF5D96"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receive helpful, courteous, and knowledgeable service?</w:t>
            </w:r>
          </w:p>
          <w:p w14:paraId="3C75EC2E"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soliciting feedback important?</w:t>
            </w:r>
          </w:p>
          <w:p w14:paraId="12F26C64"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cultivating relationships important?</w:t>
            </w:r>
          </w:p>
        </w:tc>
        <w:tc>
          <w:tcPr>
            <w:tcW w:w="2425" w:type="dxa"/>
          </w:tcPr>
          <w:p w14:paraId="7934FD55"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English: 9.C, 9.DSR, 9.RI, 9.W, 10.C, 10.DSR, 10.RI, 10.W, 11.C, 11.DSR, 11.RI, 11.W, 12.C, 12.DSR, 12.RI, 12.W</w:t>
            </w:r>
          </w:p>
          <w:p w14:paraId="00E7B140" w14:textId="77777777" w:rsidR="00C753F8" w:rsidRPr="00446B57" w:rsidRDefault="00C753F8" w:rsidP="000861A3">
            <w:pPr>
              <w:rPr>
                <w:rFonts w:ascii="Times New Roman" w:eastAsia="Times New Roman" w:hAnsi="Times New Roman" w:cs="Times New Roman"/>
                <w:sz w:val="24"/>
                <w:szCs w:val="24"/>
              </w:rPr>
            </w:pPr>
          </w:p>
          <w:p w14:paraId="53879208"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History and Social Science: Skills GOVT, GOVT.5, Skills VUS, Skills WHI, Skills WHII</w:t>
            </w:r>
          </w:p>
        </w:tc>
      </w:tr>
      <w:tr w:rsidR="00C753F8" w:rsidRPr="009C4A1C" w14:paraId="0F0B9B7E" w14:textId="77777777" w:rsidTr="00C753F8">
        <w:tc>
          <w:tcPr>
            <w:tcW w:w="728" w:type="dxa"/>
          </w:tcPr>
          <w:p w14:paraId="1F2D9BB0"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10</w:t>
            </w:r>
          </w:p>
        </w:tc>
        <w:tc>
          <w:tcPr>
            <w:tcW w:w="2395" w:type="dxa"/>
          </w:tcPr>
          <w:p w14:paraId="33BA7F09"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Collaborate with team members</w:t>
            </w:r>
            <w:r>
              <w:rPr>
                <w:rFonts w:ascii="Times New Roman" w:eastAsia="Times New Roman" w:hAnsi="Times New Roman" w:cs="Times New Roman"/>
                <w:sz w:val="24"/>
                <w:szCs w:val="24"/>
              </w:rPr>
              <w:t>.</w:t>
            </w:r>
          </w:p>
        </w:tc>
        <w:tc>
          <w:tcPr>
            <w:tcW w:w="4602" w:type="dxa"/>
          </w:tcPr>
          <w:p w14:paraId="14A85CC8"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19FC1656" w14:textId="77777777" w:rsidR="00C753F8" w:rsidRPr="00ED3052" w:rsidRDefault="00C753F8">
            <w:pPr>
              <w:pStyle w:val="ListParagraph"/>
              <w:numPr>
                <w:ilvl w:val="0"/>
                <w:numId w:val="74"/>
              </w:numPr>
              <w:suppressAutoHyphens/>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8219E">
              <w:rPr>
                <w:rFonts w:ascii="Times New Roman" w:eastAsia="Times New Roman" w:hAnsi="Times New Roman" w:cs="Times New Roman"/>
                <w:i/>
                <w:iCs/>
                <w:sz w:val="24"/>
                <w:szCs w:val="24"/>
              </w:rPr>
              <w:t>teamwork</w:t>
            </w:r>
          </w:p>
          <w:p w14:paraId="76F1A520"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benefits of teamwork</w:t>
            </w:r>
          </w:p>
          <w:p w14:paraId="2F58AC32"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establishing expectations, roles, and goals</w:t>
            </w:r>
          </w:p>
          <w:p w14:paraId="77D2BF78"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contributing to the success of the team by sharing responsibility</w:t>
            </w:r>
          </w:p>
          <w:p w14:paraId="6B085F78"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respecting the thoughts, opinions, and contributions of other team members.</w:t>
            </w:r>
          </w:p>
        </w:tc>
        <w:tc>
          <w:tcPr>
            <w:tcW w:w="4240" w:type="dxa"/>
          </w:tcPr>
          <w:p w14:paraId="3B43689E"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benefits of collaborating to accomplish a goal?</w:t>
            </w:r>
          </w:p>
          <w:p w14:paraId="24115023"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expectations and roles might a group set as they begin collaborating?</w:t>
            </w:r>
          </w:p>
          <w:p w14:paraId="473C2748"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does sharing responsibility mean?</w:t>
            </w:r>
          </w:p>
          <w:p w14:paraId="69BBC374"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and when should one appropriately ask for help?</w:t>
            </w:r>
          </w:p>
          <w:p w14:paraId="63463239"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respect the thoughts, contributions, and opinions of other team members?</w:t>
            </w:r>
          </w:p>
        </w:tc>
        <w:tc>
          <w:tcPr>
            <w:tcW w:w="2425" w:type="dxa"/>
          </w:tcPr>
          <w:p w14:paraId="1701A2EE"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English: 9.C, 10.C, 11.C, 12.C</w:t>
            </w:r>
          </w:p>
          <w:p w14:paraId="34D43F5B" w14:textId="77777777" w:rsidR="00C753F8" w:rsidRPr="00446B57" w:rsidRDefault="00C753F8" w:rsidP="000861A3">
            <w:pPr>
              <w:rPr>
                <w:rFonts w:ascii="Times New Roman" w:eastAsia="Times New Roman" w:hAnsi="Times New Roman" w:cs="Times New Roman"/>
                <w:sz w:val="24"/>
                <w:szCs w:val="24"/>
              </w:rPr>
            </w:pPr>
          </w:p>
          <w:p w14:paraId="4D8F570E"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History and Social Science: Skills GOVT, GOVT.5, Skills VUS, Skills WHI, Skills WHII</w:t>
            </w:r>
          </w:p>
        </w:tc>
      </w:tr>
      <w:tr w:rsidR="00C753F8" w:rsidRPr="009C4A1C" w14:paraId="25115059" w14:textId="77777777" w:rsidTr="00C753F8">
        <w:tc>
          <w:tcPr>
            <w:tcW w:w="728" w:type="dxa"/>
            <w:shd w:val="clear" w:color="auto" w:fill="D0CECE" w:themeFill="background2" w:themeFillShade="E6"/>
          </w:tcPr>
          <w:p w14:paraId="4B58D75C" w14:textId="77777777" w:rsidR="00C753F8" w:rsidRPr="009C4A1C" w:rsidRDefault="00C753F8" w:rsidP="000861A3">
            <w:pPr>
              <w:pStyle w:val="Heading2"/>
              <w:spacing w:before="0" w:beforeAutospacing="0" w:after="0" w:afterAutospacing="0"/>
              <w:rPr>
                <w:sz w:val="24"/>
                <w:szCs w:val="24"/>
              </w:rPr>
            </w:pPr>
          </w:p>
        </w:tc>
        <w:tc>
          <w:tcPr>
            <w:tcW w:w="2395" w:type="dxa"/>
            <w:shd w:val="clear" w:color="auto" w:fill="D0CECE" w:themeFill="background2" w:themeFillShade="E6"/>
          </w:tcPr>
          <w:p w14:paraId="2A4AD32B" w14:textId="77777777" w:rsidR="00C753F8" w:rsidRPr="009C4A1C" w:rsidRDefault="00C753F8" w:rsidP="000861A3">
            <w:pPr>
              <w:pStyle w:val="Heading2"/>
              <w:spacing w:before="0" w:beforeAutospacing="0" w:after="0" w:afterAutospacing="0"/>
              <w:rPr>
                <w:sz w:val="24"/>
                <w:szCs w:val="24"/>
              </w:rPr>
            </w:pPr>
            <w:bookmarkStart w:id="3" w:name="_Toc67297990"/>
            <w:r w:rsidRPr="009C4A1C">
              <w:rPr>
                <w:sz w:val="24"/>
                <w:szCs w:val="24"/>
              </w:rPr>
              <w:t>Demonstrating Professional Competencies</w:t>
            </w:r>
          </w:p>
        </w:tc>
        <w:tc>
          <w:tcPr>
            <w:tcW w:w="4602" w:type="dxa"/>
            <w:shd w:val="clear" w:color="auto" w:fill="D0CECE" w:themeFill="background2" w:themeFillShade="E6"/>
          </w:tcPr>
          <w:p w14:paraId="1393DDEF" w14:textId="77777777" w:rsidR="00C753F8" w:rsidRPr="009C4A1C" w:rsidRDefault="00C753F8" w:rsidP="000861A3">
            <w:pPr>
              <w:pStyle w:val="Heading2"/>
              <w:spacing w:before="0" w:beforeAutospacing="0" w:after="0" w:afterAutospacing="0"/>
              <w:rPr>
                <w:sz w:val="24"/>
                <w:szCs w:val="24"/>
              </w:rPr>
            </w:pPr>
          </w:p>
        </w:tc>
        <w:tc>
          <w:tcPr>
            <w:tcW w:w="4240" w:type="dxa"/>
            <w:shd w:val="clear" w:color="auto" w:fill="D0CECE" w:themeFill="background2" w:themeFillShade="E6"/>
          </w:tcPr>
          <w:p w14:paraId="2AB5CDFA" w14:textId="77777777" w:rsidR="00C753F8" w:rsidRPr="009C4A1C" w:rsidRDefault="00C753F8" w:rsidP="000861A3">
            <w:pPr>
              <w:pStyle w:val="Heading2"/>
              <w:spacing w:before="0" w:beforeAutospacing="0" w:after="0" w:afterAutospacing="0"/>
              <w:rPr>
                <w:sz w:val="24"/>
                <w:szCs w:val="24"/>
              </w:rPr>
            </w:pPr>
          </w:p>
        </w:tc>
        <w:bookmarkEnd w:id="3"/>
        <w:tc>
          <w:tcPr>
            <w:tcW w:w="2425" w:type="dxa"/>
            <w:shd w:val="clear" w:color="auto" w:fill="D0CECE" w:themeFill="background2" w:themeFillShade="E6"/>
          </w:tcPr>
          <w:p w14:paraId="1BABB37C" w14:textId="77777777" w:rsidR="00C753F8" w:rsidRPr="00446B57" w:rsidRDefault="00C753F8" w:rsidP="000861A3">
            <w:pPr>
              <w:pStyle w:val="Heading2"/>
              <w:spacing w:before="0" w:beforeAutospacing="0" w:after="0" w:afterAutospacing="0"/>
              <w:rPr>
                <w:b w:val="0"/>
                <w:bCs w:val="0"/>
                <w:sz w:val="24"/>
                <w:szCs w:val="24"/>
              </w:rPr>
            </w:pPr>
          </w:p>
        </w:tc>
      </w:tr>
      <w:tr w:rsidR="00C753F8" w:rsidRPr="009C4A1C" w14:paraId="3BCFEE12" w14:textId="77777777" w:rsidTr="00C753F8">
        <w:tc>
          <w:tcPr>
            <w:tcW w:w="728" w:type="dxa"/>
          </w:tcPr>
          <w:p w14:paraId="244437EE"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11</w:t>
            </w:r>
          </w:p>
        </w:tc>
        <w:tc>
          <w:tcPr>
            <w:tcW w:w="2395" w:type="dxa"/>
          </w:tcPr>
          <w:p w14:paraId="682277E1"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big-picture thinking.</w:t>
            </w:r>
          </w:p>
        </w:tc>
        <w:tc>
          <w:tcPr>
            <w:tcW w:w="4602" w:type="dxa"/>
          </w:tcPr>
          <w:p w14:paraId="0D5DEB74"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71E6627"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1441DC08"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4240" w:type="dxa"/>
          </w:tcPr>
          <w:p w14:paraId="3DA2EE08"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understand where one fits within the family, school, workplace, and the community?</w:t>
            </w:r>
          </w:p>
          <w:p w14:paraId="2E927B8E"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a person’s actions affect the school, community, and workplace?</w:t>
            </w:r>
          </w:p>
          <w:p w14:paraId="449AB779"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an organization’s vision and mission statements help people understand the organization’s big picture?</w:t>
            </w:r>
          </w:p>
          <w:p w14:paraId="7E7D8255"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knowledge of the big picture of an industry help with career planning?</w:t>
            </w:r>
          </w:p>
        </w:tc>
        <w:tc>
          <w:tcPr>
            <w:tcW w:w="2425" w:type="dxa"/>
          </w:tcPr>
          <w:p w14:paraId="2FFDEDDE"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English: 9.C, 9.DSR, 9.RI, 10.C, 10.DSR, 10.RI, 11.C, 11.DSR, 11.RI, 12.C, 12.DSR, 12.RI</w:t>
            </w:r>
          </w:p>
          <w:p w14:paraId="3B9B2235" w14:textId="77777777" w:rsidR="00C753F8" w:rsidRPr="00446B57" w:rsidRDefault="00C753F8" w:rsidP="000861A3">
            <w:pPr>
              <w:rPr>
                <w:rFonts w:ascii="Times New Roman" w:eastAsia="Times New Roman" w:hAnsi="Times New Roman" w:cs="Times New Roman"/>
                <w:sz w:val="24"/>
                <w:szCs w:val="24"/>
              </w:rPr>
            </w:pPr>
          </w:p>
          <w:p w14:paraId="497C2CCF"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History and Social Science: Skills GOVT, GOVT.14, Skills VUS, Skills WHI, Skills WHII</w:t>
            </w:r>
          </w:p>
        </w:tc>
      </w:tr>
      <w:tr w:rsidR="00C753F8" w:rsidRPr="009C4A1C" w14:paraId="35921E79" w14:textId="77777777" w:rsidTr="00C753F8">
        <w:tc>
          <w:tcPr>
            <w:tcW w:w="728" w:type="dxa"/>
          </w:tcPr>
          <w:p w14:paraId="32ECFF75"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12</w:t>
            </w:r>
          </w:p>
        </w:tc>
        <w:tc>
          <w:tcPr>
            <w:tcW w:w="2395" w:type="dxa"/>
          </w:tcPr>
          <w:p w14:paraId="4910F9F4"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career- and life-management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skills.</w:t>
            </w:r>
          </w:p>
        </w:tc>
        <w:tc>
          <w:tcPr>
            <w:tcW w:w="4602" w:type="dxa"/>
          </w:tcPr>
          <w:p w14:paraId="2B51E64D" w14:textId="77777777" w:rsidR="00C753F8" w:rsidRPr="00E8219E" w:rsidRDefault="00C753F8" w:rsidP="000861A3">
            <w:pPr>
              <w:rPr>
                <w:rFonts w:ascii="Times New Roman" w:eastAsia="Times New Roman" w:hAnsi="Times New Roman" w:cs="Times New Roman"/>
                <w:sz w:val="24"/>
                <w:szCs w:val="24"/>
              </w:rPr>
            </w:pPr>
            <w:r w:rsidRPr="00E8219E">
              <w:rPr>
                <w:rFonts w:ascii="Times New Roman" w:eastAsia="Times New Roman" w:hAnsi="Times New Roman" w:cs="Times New Roman"/>
                <w:sz w:val="24"/>
                <w:szCs w:val="24"/>
              </w:rPr>
              <w:t>Demonstration includes</w:t>
            </w:r>
          </w:p>
          <w:p w14:paraId="7FFCD795"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recognizing the importance of education and career planning (e.g., minimum job qualifications, </w:t>
            </w:r>
            <w:r w:rsidRPr="00ED3052">
              <w:rPr>
                <w:rFonts w:ascii="Times New Roman" w:eastAsia="Times New Roman" w:hAnsi="Times New Roman" w:cs="Times New Roman"/>
                <w:sz w:val="24"/>
                <w:szCs w:val="24"/>
              </w:rPr>
              <w:lastRenderedPageBreak/>
              <w:t>advancement and professional-development opportunities)</w:t>
            </w:r>
          </w:p>
          <w:p w14:paraId="21E77780"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available benefits and professional resources (e.g., labor unions, professional organizations, employee-assistance programs, insurance and retirement benefits)</w:t>
            </w:r>
          </w:p>
          <w:p w14:paraId="47E03374"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growth and wellness (e.g., stress management, self-care, financial planning)</w:t>
            </w:r>
          </w:p>
          <w:p w14:paraId="7F22CDB1"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goals (e.g., specific, measurable, attainable, realistic, time-bound [SMART] goals).</w:t>
            </w:r>
          </w:p>
        </w:tc>
        <w:tc>
          <w:tcPr>
            <w:tcW w:w="4240" w:type="dxa"/>
          </w:tcPr>
          <w:p w14:paraId="7539F65C"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one find entry-level requirements for a specific career?</w:t>
            </w:r>
          </w:p>
          <w:p w14:paraId="4BAD1963"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continuously update a career plan?</w:t>
            </w:r>
          </w:p>
          <w:p w14:paraId="4AB3CF71"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the difference between a short-term and long-term goal?</w:t>
            </w:r>
          </w:p>
          <w:p w14:paraId="6F2A1224"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create a personal financial plan?</w:t>
            </w:r>
          </w:p>
          <w:p w14:paraId="3C06E517"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with achieving personal education, career, financial, and health goals?</w:t>
            </w:r>
          </w:p>
        </w:tc>
        <w:tc>
          <w:tcPr>
            <w:tcW w:w="2425" w:type="dxa"/>
          </w:tcPr>
          <w:p w14:paraId="6F8F807D"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lastRenderedPageBreak/>
              <w:t>English: 9.C, 9.W, 10.C, 10.W, 11.C, 11.W, 12.C, 12.W</w:t>
            </w:r>
          </w:p>
          <w:p w14:paraId="6F413325" w14:textId="77777777" w:rsidR="00C753F8" w:rsidRPr="00446B57" w:rsidRDefault="00C753F8" w:rsidP="000861A3">
            <w:pPr>
              <w:rPr>
                <w:rFonts w:ascii="Times New Roman" w:eastAsia="Times New Roman" w:hAnsi="Times New Roman" w:cs="Times New Roman"/>
                <w:sz w:val="24"/>
                <w:szCs w:val="24"/>
              </w:rPr>
            </w:pPr>
          </w:p>
          <w:p w14:paraId="3353F679"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lastRenderedPageBreak/>
              <w:t>History and Social Science: Skills GOVT, Skills VUS, Skills WHI, Skills WHII</w:t>
            </w:r>
          </w:p>
          <w:p w14:paraId="37234651" w14:textId="77777777" w:rsidR="00C753F8" w:rsidRPr="00446B57" w:rsidRDefault="00C753F8" w:rsidP="000861A3">
            <w:pPr>
              <w:rPr>
                <w:rFonts w:ascii="Times New Roman" w:eastAsia="Times New Roman" w:hAnsi="Times New Roman" w:cs="Times New Roman"/>
                <w:sz w:val="24"/>
                <w:szCs w:val="24"/>
              </w:rPr>
            </w:pPr>
          </w:p>
          <w:p w14:paraId="5F4D5A68" w14:textId="77777777" w:rsidR="00C753F8" w:rsidRPr="00446B57" w:rsidRDefault="00C753F8" w:rsidP="000861A3">
            <w:pPr>
              <w:rPr>
                <w:rFonts w:ascii="Times New Roman" w:eastAsia="Times New Roman" w:hAnsi="Times New Roman" w:cs="Times New Roman"/>
                <w:sz w:val="24"/>
                <w:szCs w:val="24"/>
              </w:rPr>
            </w:pPr>
          </w:p>
        </w:tc>
      </w:tr>
      <w:tr w:rsidR="00C753F8" w:rsidRPr="009C4A1C" w14:paraId="4AC69734" w14:textId="77777777" w:rsidTr="00C753F8">
        <w:tc>
          <w:tcPr>
            <w:tcW w:w="728" w:type="dxa"/>
          </w:tcPr>
          <w:p w14:paraId="41A7E7DE"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13</w:t>
            </w:r>
          </w:p>
        </w:tc>
        <w:tc>
          <w:tcPr>
            <w:tcW w:w="2395" w:type="dxa"/>
          </w:tcPr>
          <w:p w14:paraId="6176F64E"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continuous learning and adaptability.</w:t>
            </w:r>
          </w:p>
        </w:tc>
        <w:tc>
          <w:tcPr>
            <w:tcW w:w="4602" w:type="dxa"/>
          </w:tcPr>
          <w:p w14:paraId="2BD3F331"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D256501"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1EA0DF23"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resources for continuous learning (e.g., publications, trade organizations, professional networking, workshops/classes)</w:t>
            </w:r>
          </w:p>
          <w:p w14:paraId="1C9CFA4A"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modifying work performance based on feedback (i.e., being coachable)</w:t>
            </w:r>
          </w:p>
          <w:p w14:paraId="4D3AA1AE"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acquiring industry-related professional skills and knowledge (e.g., credentials/certifications)</w:t>
            </w:r>
          </w:p>
          <w:p w14:paraId="5D595DE9"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to changing job requirements.</w:t>
            </w:r>
          </w:p>
        </w:tc>
        <w:tc>
          <w:tcPr>
            <w:tcW w:w="4240" w:type="dxa"/>
          </w:tcPr>
          <w:p w14:paraId="48749B58"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have an open mind and be flexible when confronted with change?</w:t>
            </w:r>
          </w:p>
          <w:p w14:paraId="3C7867CB"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benefit from constructive feedback?</w:t>
            </w:r>
          </w:p>
          <w:p w14:paraId="7232B501"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strategies are helpful for modifying work performance after receiving feedback?</w:t>
            </w:r>
          </w:p>
          <w:p w14:paraId="1E56D489"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actions can an employee take to become eligible for promotion </w:t>
            </w:r>
            <w:proofErr w:type="gramStart"/>
            <w:r w:rsidRPr="00ED3052">
              <w:rPr>
                <w:rFonts w:ascii="Times New Roman" w:eastAsia="Times New Roman" w:hAnsi="Times New Roman" w:cs="Times New Roman"/>
                <w:sz w:val="24"/>
                <w:szCs w:val="24"/>
              </w:rPr>
              <w:t>in a given</w:t>
            </w:r>
            <w:proofErr w:type="gramEnd"/>
            <w:r w:rsidRPr="00ED3052">
              <w:rPr>
                <w:rFonts w:ascii="Times New Roman" w:eastAsia="Times New Roman" w:hAnsi="Times New Roman" w:cs="Times New Roman"/>
                <w:sz w:val="24"/>
                <w:szCs w:val="24"/>
              </w:rPr>
              <w:t xml:space="preserve"> career?</w:t>
            </w:r>
          </w:p>
          <w:p w14:paraId="04245846"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might one use to keep current in a specific career field?</w:t>
            </w:r>
          </w:p>
        </w:tc>
        <w:tc>
          <w:tcPr>
            <w:tcW w:w="2425" w:type="dxa"/>
          </w:tcPr>
          <w:p w14:paraId="015B3A5E"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English: 9.C, 9.DSR, 9.RI, 9.R, 10.C, 10.DSR, 10.RI, 10.6, 10.R, 11.C, 11.DSR, 11.RI, 11.R, 12.C, 12.DSR, 12.RI, 12.R</w:t>
            </w:r>
          </w:p>
          <w:p w14:paraId="23DADFD2" w14:textId="77777777" w:rsidR="00C753F8" w:rsidRPr="00446B57" w:rsidRDefault="00C753F8" w:rsidP="000861A3">
            <w:pPr>
              <w:rPr>
                <w:rFonts w:ascii="Times New Roman" w:eastAsia="Times New Roman" w:hAnsi="Times New Roman" w:cs="Times New Roman"/>
                <w:sz w:val="24"/>
                <w:szCs w:val="24"/>
              </w:rPr>
            </w:pPr>
          </w:p>
          <w:p w14:paraId="1EC9538F"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History and Social Science: Skills GOVT, Skills VUS, Skills WHI, Skills WHII</w:t>
            </w:r>
          </w:p>
          <w:p w14:paraId="2C9752E1" w14:textId="77777777" w:rsidR="00C753F8" w:rsidRPr="00446B57" w:rsidRDefault="00C753F8" w:rsidP="000861A3">
            <w:pPr>
              <w:rPr>
                <w:rFonts w:ascii="Times New Roman" w:eastAsia="Times New Roman" w:hAnsi="Times New Roman" w:cs="Times New Roman"/>
                <w:sz w:val="24"/>
                <w:szCs w:val="24"/>
              </w:rPr>
            </w:pPr>
          </w:p>
          <w:p w14:paraId="44534D3B"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Science: BIO.1, CH.1, PH.1, PH.4</w:t>
            </w:r>
          </w:p>
        </w:tc>
      </w:tr>
      <w:tr w:rsidR="00C753F8" w:rsidRPr="009C4A1C" w14:paraId="58C826EF" w14:textId="77777777" w:rsidTr="00C753F8">
        <w:tc>
          <w:tcPr>
            <w:tcW w:w="728" w:type="dxa"/>
          </w:tcPr>
          <w:p w14:paraId="3FA3820E"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14</w:t>
            </w:r>
          </w:p>
        </w:tc>
        <w:tc>
          <w:tcPr>
            <w:tcW w:w="2395" w:type="dxa"/>
          </w:tcPr>
          <w:p w14:paraId="7EC11698"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Manage time and resources.</w:t>
            </w:r>
          </w:p>
        </w:tc>
        <w:tc>
          <w:tcPr>
            <w:tcW w:w="4602" w:type="dxa"/>
          </w:tcPr>
          <w:p w14:paraId="508CB84F"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4187888A"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078DE7CF"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 plan of work</w:t>
            </w:r>
          </w:p>
          <w:p w14:paraId="6A02A339"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023CB64D"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work goals based on time and resources</w:t>
            </w:r>
          </w:p>
          <w:p w14:paraId="6E2A4D5C"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considering resources</w:t>
            </w:r>
          </w:p>
          <w:p w14:paraId="67E6B4C3" w14:textId="77777777" w:rsidR="00C753F8" w:rsidRPr="00ED3052" w:rsidRDefault="00C753F8">
            <w:pPr>
              <w:numPr>
                <w:ilvl w:val="1"/>
                <w:numId w:val="72"/>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human (personnel)—capitalizing on strengths; respecting professional goals</w:t>
            </w:r>
          </w:p>
          <w:p w14:paraId="18B194CE" w14:textId="77777777" w:rsidR="00C753F8" w:rsidRPr="00ED3052" w:rsidRDefault="00C753F8">
            <w:pPr>
              <w:numPr>
                <w:ilvl w:val="1"/>
                <w:numId w:val="72"/>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capital—maintaining equipment to ensure longevity and efficiency</w:t>
            </w:r>
          </w:p>
          <w:p w14:paraId="6FA64EE4" w14:textId="77777777" w:rsidR="00C753F8" w:rsidRPr="009C4A1C" w:rsidRDefault="00C753F8">
            <w:pPr>
              <w:numPr>
                <w:ilvl w:val="1"/>
                <w:numId w:val="73"/>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natural—using responsible and sustainable practices.</w:t>
            </w:r>
          </w:p>
        </w:tc>
        <w:tc>
          <w:tcPr>
            <w:tcW w:w="4240" w:type="dxa"/>
          </w:tcPr>
          <w:p w14:paraId="5A2D7989"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is </w:t>
            </w:r>
            <w:r w:rsidRPr="00577044">
              <w:rPr>
                <w:rFonts w:ascii="Times New Roman" w:eastAsia="Times New Roman" w:hAnsi="Times New Roman" w:cs="Times New Roman"/>
                <w:i/>
                <w:iCs/>
                <w:sz w:val="24"/>
                <w:szCs w:val="24"/>
              </w:rPr>
              <w:t>time management</w:t>
            </w:r>
            <w:r w:rsidRPr="00ED3052">
              <w:rPr>
                <w:rFonts w:ascii="Times New Roman" w:eastAsia="Times New Roman" w:hAnsi="Times New Roman" w:cs="Times New Roman"/>
                <w:sz w:val="24"/>
                <w:szCs w:val="24"/>
              </w:rPr>
              <w:t>? How does it affect the workplace?</w:t>
            </w:r>
          </w:p>
          <w:p w14:paraId="1D9C6E97"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happens when an employee is not given enough time to accomplish a task?</w:t>
            </w:r>
          </w:p>
          <w:p w14:paraId="154B46F6"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prioritize work tasks?</w:t>
            </w:r>
          </w:p>
          <w:p w14:paraId="03EE1660"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efficiency and productivity related?</w:t>
            </w:r>
          </w:p>
          <w:p w14:paraId="5FDD0D88"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maintain equipment? What are possible consequences of not doing so?</w:t>
            </w:r>
          </w:p>
          <w:p w14:paraId="3E5CFE23"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responsible and sustainable practices in the workplace?</w:t>
            </w:r>
          </w:p>
        </w:tc>
        <w:tc>
          <w:tcPr>
            <w:tcW w:w="2425" w:type="dxa"/>
          </w:tcPr>
          <w:p w14:paraId="108E557E"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lastRenderedPageBreak/>
              <w:t>English: 9.C, 9.DSR, 9.RI, 9.R, 10.C, 10.DSR, 10.RI, 10.6, 10.R, 11.C, 11.DSR, 11.RI, 11.R, 12.C, 12.DSR, 12.RI, 12.R</w:t>
            </w:r>
          </w:p>
          <w:p w14:paraId="3F726EE8" w14:textId="77777777" w:rsidR="00C753F8" w:rsidRPr="00446B57" w:rsidRDefault="00C753F8" w:rsidP="000861A3">
            <w:pPr>
              <w:rPr>
                <w:rFonts w:ascii="Times New Roman" w:eastAsia="Times New Roman" w:hAnsi="Times New Roman" w:cs="Times New Roman"/>
                <w:sz w:val="24"/>
                <w:szCs w:val="24"/>
              </w:rPr>
            </w:pPr>
          </w:p>
          <w:p w14:paraId="24159399"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 xml:space="preserve">History and Social Science: Skills GOVT, </w:t>
            </w:r>
            <w:r w:rsidRPr="00446B57">
              <w:rPr>
                <w:rFonts w:ascii="Times New Roman" w:eastAsia="Times New Roman" w:hAnsi="Times New Roman" w:cs="Times New Roman"/>
                <w:sz w:val="24"/>
                <w:szCs w:val="24"/>
              </w:rPr>
              <w:lastRenderedPageBreak/>
              <w:t xml:space="preserve">Skills VUS, Skills WHI, Skills WHII </w:t>
            </w:r>
          </w:p>
          <w:p w14:paraId="6ACC1BD6" w14:textId="77777777" w:rsidR="00C753F8" w:rsidRPr="00446B57" w:rsidRDefault="00C753F8" w:rsidP="000861A3">
            <w:pPr>
              <w:rPr>
                <w:rFonts w:ascii="Times New Roman" w:eastAsia="Times New Roman" w:hAnsi="Times New Roman" w:cs="Times New Roman"/>
                <w:sz w:val="24"/>
                <w:szCs w:val="24"/>
              </w:rPr>
            </w:pPr>
          </w:p>
          <w:p w14:paraId="3354D6FB"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Mathematics: A.4, A.5, A.8, A.9, AFDA.3, AFDA.4, AFDA.5, AFDA.6, AFDA.7, AFDA.8, COM.1, COM.3, COM.5, COM.8</w:t>
            </w:r>
          </w:p>
        </w:tc>
      </w:tr>
      <w:tr w:rsidR="00C753F8" w:rsidRPr="009C4A1C" w14:paraId="0C111CF4" w14:textId="77777777" w:rsidTr="00C753F8">
        <w:tc>
          <w:tcPr>
            <w:tcW w:w="728" w:type="dxa"/>
          </w:tcPr>
          <w:p w14:paraId="118A912B"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15</w:t>
            </w:r>
          </w:p>
        </w:tc>
        <w:tc>
          <w:tcPr>
            <w:tcW w:w="2395" w:type="dxa"/>
          </w:tcPr>
          <w:p w14:paraId="0BEFD925"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information-literacy skills.</w:t>
            </w:r>
          </w:p>
        </w:tc>
        <w:tc>
          <w:tcPr>
            <w:tcW w:w="4602" w:type="dxa"/>
          </w:tcPr>
          <w:p w14:paraId="0B6A0E9A"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EBED939"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7AA05125"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locating and evaluating credible and relevant sources of information</w:t>
            </w:r>
          </w:p>
          <w:p w14:paraId="7355F8F1"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information effectively to accomplish work-related tasks.</w:t>
            </w:r>
          </w:p>
        </w:tc>
        <w:tc>
          <w:tcPr>
            <w:tcW w:w="4240" w:type="dxa"/>
          </w:tcPr>
          <w:p w14:paraId="443C232C"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w:t>
            </w:r>
            <w:r w:rsidRPr="00707DDB">
              <w:rPr>
                <w:rFonts w:ascii="Times New Roman" w:eastAsia="Times New Roman" w:hAnsi="Times New Roman" w:cs="Times New Roman"/>
                <w:sz w:val="24"/>
                <w:szCs w:val="24"/>
              </w:rPr>
              <w:t> </w:t>
            </w:r>
            <w:r w:rsidRPr="00577044">
              <w:rPr>
                <w:rFonts w:ascii="Times New Roman" w:eastAsia="Times New Roman" w:hAnsi="Times New Roman" w:cs="Times New Roman"/>
                <w:i/>
                <w:iCs/>
                <w:sz w:val="24"/>
                <w:szCs w:val="24"/>
              </w:rPr>
              <w:t>information literacy</w:t>
            </w:r>
            <w:r w:rsidRPr="00ED3052">
              <w:rPr>
                <w:rFonts w:ascii="Times New Roman" w:eastAsia="Times New Roman" w:hAnsi="Times New Roman" w:cs="Times New Roman"/>
                <w:sz w:val="24"/>
                <w:szCs w:val="24"/>
              </w:rPr>
              <w:t>?</w:t>
            </w:r>
          </w:p>
          <w:p w14:paraId="521E1EEF"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sources of information be evaluated and verified for credibility?</w:t>
            </w:r>
          </w:p>
          <w:p w14:paraId="68958965"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locate credible and relevant information sources within a potential career cluster?</w:t>
            </w:r>
          </w:p>
        </w:tc>
        <w:tc>
          <w:tcPr>
            <w:tcW w:w="2425" w:type="dxa"/>
          </w:tcPr>
          <w:p w14:paraId="4BC4C7F9"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English: 9.C, 9.DSR, 9.RI, 9.R, 10.C, 10.DSR, 10.RI, 10.6, 10.R, 11.C, 11.DSR, 11.RI, 11.R, 12.C, 12.DSR, 12.RI, 12.R</w:t>
            </w:r>
          </w:p>
          <w:p w14:paraId="573884F4" w14:textId="77777777" w:rsidR="00C753F8" w:rsidRPr="00446B57" w:rsidRDefault="00C753F8" w:rsidP="000861A3">
            <w:pPr>
              <w:rPr>
                <w:rFonts w:ascii="Times New Roman" w:eastAsia="Times New Roman" w:hAnsi="Times New Roman" w:cs="Times New Roman"/>
                <w:sz w:val="24"/>
                <w:szCs w:val="24"/>
              </w:rPr>
            </w:pPr>
          </w:p>
          <w:p w14:paraId="2E517B41"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History and Social Science: Skills GOVT, Skills VUS, Skills WHI, Skills WHII</w:t>
            </w:r>
          </w:p>
          <w:p w14:paraId="06F234B3" w14:textId="77777777" w:rsidR="00C753F8" w:rsidRPr="00446B57" w:rsidRDefault="00C753F8" w:rsidP="000861A3">
            <w:pPr>
              <w:rPr>
                <w:rFonts w:ascii="Times New Roman" w:eastAsia="Times New Roman" w:hAnsi="Times New Roman" w:cs="Times New Roman"/>
                <w:sz w:val="24"/>
                <w:szCs w:val="24"/>
              </w:rPr>
            </w:pPr>
          </w:p>
          <w:p w14:paraId="14DC6077"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Mathematics: A.8, A.9, AFDA.3, AFDA.4, AFDA.6, AFDA.7, AFDA.8, DM.8, PS.1*, PS.2*, PS.3*, PS.4*, PS.7*, PS.8*, PS.9*, PS.10*</w:t>
            </w:r>
          </w:p>
          <w:p w14:paraId="656D79DD" w14:textId="77777777" w:rsidR="00C753F8" w:rsidRPr="00446B57" w:rsidRDefault="00C753F8" w:rsidP="000861A3">
            <w:pPr>
              <w:rPr>
                <w:rFonts w:ascii="Times New Roman" w:eastAsia="Times New Roman" w:hAnsi="Times New Roman" w:cs="Times New Roman"/>
                <w:sz w:val="24"/>
                <w:szCs w:val="24"/>
              </w:rPr>
            </w:pPr>
          </w:p>
          <w:p w14:paraId="33E8FBD0"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Science: BIO.1, CH.1, ES.1, PH.1</w:t>
            </w:r>
          </w:p>
        </w:tc>
      </w:tr>
      <w:tr w:rsidR="00C753F8" w:rsidRPr="009C4A1C" w14:paraId="7E56502B" w14:textId="77777777" w:rsidTr="00C753F8">
        <w:tc>
          <w:tcPr>
            <w:tcW w:w="728" w:type="dxa"/>
          </w:tcPr>
          <w:p w14:paraId="07906D93"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16</w:t>
            </w:r>
          </w:p>
        </w:tc>
        <w:tc>
          <w:tcPr>
            <w:tcW w:w="2395" w:type="dxa"/>
          </w:tcPr>
          <w:p w14:paraId="4AC844F8"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Demonstrate an understanding of information security. </w:t>
            </w:r>
          </w:p>
        </w:tc>
        <w:tc>
          <w:tcPr>
            <w:tcW w:w="4602" w:type="dxa"/>
          </w:tcPr>
          <w:p w14:paraId="000AAA26"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42E354B"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6BBF4EA5"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describing cybersecurity (e.g., risks, threats, vulnerabilities)</w:t>
            </w:r>
          </w:p>
          <w:p w14:paraId="2538F399"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14E5FE8A"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abiding by workplace policies (e.g., acceptable use policy [AUP])</w:t>
            </w:r>
          </w:p>
          <w:p w14:paraId="5662B252"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protecting confidentiality (e.g., protecting login information and customer information)</w:t>
            </w:r>
          </w:p>
          <w:p w14:paraId="235FEADA"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workplace security procedures.</w:t>
            </w:r>
          </w:p>
        </w:tc>
        <w:tc>
          <w:tcPr>
            <w:tcW w:w="4240" w:type="dxa"/>
          </w:tcPr>
          <w:p w14:paraId="31C178B9"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w:t>
            </w:r>
            <w:r w:rsidRPr="00577044">
              <w:rPr>
                <w:rFonts w:ascii="Times New Roman" w:eastAsia="Times New Roman" w:hAnsi="Times New Roman" w:cs="Times New Roman"/>
                <w:i/>
                <w:iCs/>
                <w:sz w:val="24"/>
                <w:szCs w:val="24"/>
              </w:rPr>
              <w:t>cybersecurity</w:t>
            </w:r>
            <w:r w:rsidRPr="00ED3052">
              <w:rPr>
                <w:rFonts w:ascii="Times New Roman" w:eastAsia="Times New Roman" w:hAnsi="Times New Roman" w:cs="Times New Roman"/>
                <w:sz w:val="24"/>
                <w:szCs w:val="24"/>
              </w:rPr>
              <w:t>? Why is it important?</w:t>
            </w:r>
          </w:p>
          <w:p w14:paraId="66412EA4"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information is considered sensitive? How can a person protect sensitive information?</w:t>
            </w:r>
          </w:p>
          <w:p w14:paraId="6DA736D2"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failing to protect confidentiality?</w:t>
            </w:r>
          </w:p>
          <w:p w14:paraId="42EF100C"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an employee failing to adhere to a company's AUP?</w:t>
            </w:r>
          </w:p>
        </w:tc>
        <w:tc>
          <w:tcPr>
            <w:tcW w:w="2425" w:type="dxa"/>
          </w:tcPr>
          <w:p w14:paraId="68477CA4"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lastRenderedPageBreak/>
              <w:t xml:space="preserve">English: 9.C, 9.DSR, 9.RI, 9.W, 9.R, 10.C, 10. DSR, 10.RI, 10.W, 10.R, 11.C, 11.DSR, 11.RI, 11.W, 11.R, </w:t>
            </w:r>
            <w:r w:rsidRPr="00446B57">
              <w:rPr>
                <w:rFonts w:ascii="Times New Roman" w:eastAsia="Times New Roman" w:hAnsi="Times New Roman" w:cs="Times New Roman"/>
                <w:sz w:val="24"/>
                <w:szCs w:val="24"/>
              </w:rPr>
              <w:lastRenderedPageBreak/>
              <w:t>12.C, 12.DSR, 12.RI, 12.W, 12.R</w:t>
            </w:r>
          </w:p>
          <w:p w14:paraId="19858914" w14:textId="77777777" w:rsidR="00C753F8" w:rsidRPr="00446B57" w:rsidRDefault="00C753F8" w:rsidP="000861A3">
            <w:pPr>
              <w:rPr>
                <w:rFonts w:ascii="Times New Roman" w:eastAsia="Times New Roman" w:hAnsi="Times New Roman" w:cs="Times New Roman"/>
                <w:sz w:val="24"/>
                <w:szCs w:val="24"/>
              </w:rPr>
            </w:pPr>
          </w:p>
          <w:p w14:paraId="32E89484"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History and Social Science: Skills GOVT, Skills VUS, Skills WHI, Skills WHII</w:t>
            </w:r>
          </w:p>
          <w:p w14:paraId="1F965409" w14:textId="77777777" w:rsidR="00C753F8" w:rsidRPr="00446B57" w:rsidRDefault="00C753F8" w:rsidP="000861A3">
            <w:pPr>
              <w:rPr>
                <w:rFonts w:ascii="Times New Roman" w:eastAsia="Times New Roman" w:hAnsi="Times New Roman" w:cs="Times New Roman"/>
                <w:sz w:val="24"/>
                <w:szCs w:val="24"/>
              </w:rPr>
            </w:pPr>
          </w:p>
          <w:p w14:paraId="6522AD11"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Mathematics: COM.10</w:t>
            </w:r>
          </w:p>
        </w:tc>
      </w:tr>
      <w:tr w:rsidR="00C753F8" w:rsidRPr="009C4A1C" w14:paraId="61349019" w14:textId="77777777" w:rsidTr="00C753F8">
        <w:tc>
          <w:tcPr>
            <w:tcW w:w="728" w:type="dxa"/>
          </w:tcPr>
          <w:p w14:paraId="504E9082"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17</w:t>
            </w:r>
          </w:p>
        </w:tc>
        <w:tc>
          <w:tcPr>
            <w:tcW w:w="2395" w:type="dxa"/>
          </w:tcPr>
          <w:p w14:paraId="710AB40C"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Maintain working knowledge of current information-technology (IT) systems.</w:t>
            </w:r>
          </w:p>
        </w:tc>
        <w:tc>
          <w:tcPr>
            <w:tcW w:w="4602" w:type="dxa"/>
          </w:tcPr>
          <w:p w14:paraId="42AA34FC"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16BF6E82"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hardware and devices (e.g., peripherals)</w:t>
            </w:r>
          </w:p>
          <w:p w14:paraId="48FF253A"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7F43FE27"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cloud-based services</w:t>
            </w:r>
          </w:p>
          <w:p w14:paraId="6E7A276F"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file-sharing techniques</w:t>
            </w:r>
          </w:p>
          <w:p w14:paraId="5F47C489"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emerging technologies</w:t>
            </w:r>
          </w:p>
          <w:p w14:paraId="5F4B954F"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troubleshooting protocols and techniques.</w:t>
            </w:r>
          </w:p>
        </w:tc>
        <w:tc>
          <w:tcPr>
            <w:tcW w:w="4240" w:type="dxa"/>
          </w:tcPr>
          <w:p w14:paraId="71ABD3DC"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systems are common within a given industry?</w:t>
            </w:r>
          </w:p>
          <w:p w14:paraId="67EB88CB"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keep current with information technology?</w:t>
            </w:r>
          </w:p>
          <w:p w14:paraId="51EBC6E9"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should be taken if there is a problem with technology in the workplace?</w:t>
            </w:r>
          </w:p>
        </w:tc>
        <w:tc>
          <w:tcPr>
            <w:tcW w:w="2425" w:type="dxa"/>
          </w:tcPr>
          <w:p w14:paraId="5D3AB973"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English: 9.C, 9.W, 9.R, 10.C, 10.W, 10.R, 11.C, 11.W, 11.R, 12.C, 12.W, 12.R</w:t>
            </w:r>
          </w:p>
          <w:p w14:paraId="30E964B1" w14:textId="77777777" w:rsidR="00C753F8" w:rsidRPr="00446B57" w:rsidRDefault="00C753F8" w:rsidP="000861A3">
            <w:pPr>
              <w:rPr>
                <w:rFonts w:ascii="Times New Roman" w:eastAsia="Times New Roman" w:hAnsi="Times New Roman" w:cs="Times New Roman"/>
                <w:sz w:val="24"/>
                <w:szCs w:val="24"/>
              </w:rPr>
            </w:pPr>
          </w:p>
          <w:p w14:paraId="04C8B412"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History and Social Science: Skills GOVT, Skills VUS, Skills WHI, Skills WHII</w:t>
            </w:r>
          </w:p>
          <w:p w14:paraId="22B0BAE2" w14:textId="77777777" w:rsidR="00C753F8" w:rsidRPr="00446B57" w:rsidRDefault="00C753F8" w:rsidP="000861A3">
            <w:pPr>
              <w:rPr>
                <w:rFonts w:ascii="Times New Roman" w:eastAsia="Times New Roman" w:hAnsi="Times New Roman" w:cs="Times New Roman"/>
                <w:sz w:val="24"/>
                <w:szCs w:val="24"/>
              </w:rPr>
            </w:pPr>
          </w:p>
          <w:p w14:paraId="70FE273F"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 xml:space="preserve">Mathematics: COM.1, COM.2, COM.7, COM.9, COM.10, COM.11, COM.16, COM.18, PS.17 </w:t>
            </w:r>
          </w:p>
        </w:tc>
      </w:tr>
      <w:tr w:rsidR="00C753F8" w:rsidRPr="001B3F9A" w14:paraId="3EC49AFF" w14:textId="77777777" w:rsidTr="00C753F8">
        <w:tc>
          <w:tcPr>
            <w:tcW w:w="728" w:type="dxa"/>
          </w:tcPr>
          <w:p w14:paraId="388904CC"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18</w:t>
            </w:r>
          </w:p>
        </w:tc>
        <w:tc>
          <w:tcPr>
            <w:tcW w:w="2395" w:type="dxa"/>
          </w:tcPr>
          <w:p w14:paraId="7B89C74B"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proficiency with</w:t>
            </w:r>
          </w:p>
          <w:p w14:paraId="6FAF897F"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technologies, tools, and machines common to a specific occupation.</w:t>
            </w:r>
          </w:p>
        </w:tc>
        <w:tc>
          <w:tcPr>
            <w:tcW w:w="4602" w:type="dxa"/>
          </w:tcPr>
          <w:p w14:paraId="3C3AB3B7"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selecting and using technology, tools, and machines to accomplish work.</w:t>
            </w:r>
          </w:p>
        </w:tc>
        <w:tc>
          <w:tcPr>
            <w:tcW w:w="4240" w:type="dxa"/>
          </w:tcPr>
          <w:p w14:paraId="330D4095"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technology, tools, or machines are common </w:t>
            </w:r>
            <w:proofErr w:type="gramStart"/>
            <w:r w:rsidRPr="00ED3052">
              <w:rPr>
                <w:rFonts w:ascii="Times New Roman" w:eastAsia="Times New Roman" w:hAnsi="Times New Roman" w:cs="Times New Roman"/>
                <w:sz w:val="24"/>
                <w:szCs w:val="24"/>
              </w:rPr>
              <w:t>in a given</w:t>
            </w:r>
            <w:proofErr w:type="gramEnd"/>
            <w:r w:rsidRPr="00ED3052">
              <w:rPr>
                <w:rFonts w:ascii="Times New Roman" w:eastAsia="Times New Roman" w:hAnsi="Times New Roman" w:cs="Times New Roman"/>
                <w:sz w:val="24"/>
                <w:szCs w:val="24"/>
              </w:rPr>
              <w:t xml:space="preserve"> industry?</w:t>
            </w:r>
          </w:p>
          <w:p w14:paraId="1E736A73"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technology, tools, or machines used to accomplish job tasks efficiently?</w:t>
            </w:r>
          </w:p>
          <w:p w14:paraId="4CC77AD8"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be proficient with industry-specific technology, tools, and machines?</w:t>
            </w:r>
          </w:p>
        </w:tc>
        <w:tc>
          <w:tcPr>
            <w:tcW w:w="2425" w:type="dxa"/>
          </w:tcPr>
          <w:p w14:paraId="1BC08BBC"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History and Social Science: Skills GOVT, Skills VUS, Skills WHI, Skills WHII</w:t>
            </w:r>
          </w:p>
          <w:p w14:paraId="44BD67EA" w14:textId="77777777" w:rsidR="00C753F8" w:rsidRPr="00446B57" w:rsidRDefault="00C753F8" w:rsidP="000861A3">
            <w:pPr>
              <w:rPr>
                <w:rFonts w:ascii="Times New Roman" w:eastAsia="Times New Roman" w:hAnsi="Times New Roman" w:cs="Times New Roman"/>
                <w:sz w:val="24"/>
                <w:szCs w:val="24"/>
              </w:rPr>
            </w:pPr>
          </w:p>
          <w:p w14:paraId="314853D3"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 xml:space="preserve">Mathematics: A.7, A.8, A.9, AFDA.1, AFDA.3, AFDA.5, AII.4, AII.7, AII.9, </w:t>
            </w:r>
            <w:r w:rsidRPr="00446B57">
              <w:rPr>
                <w:rFonts w:ascii="Times New Roman" w:eastAsia="Times New Roman" w:hAnsi="Times New Roman" w:cs="Times New Roman"/>
                <w:sz w:val="24"/>
                <w:szCs w:val="24"/>
              </w:rPr>
              <w:lastRenderedPageBreak/>
              <w:t>COM.1, COM.7, COM.10, COM.11, COM.12, COM.16</w:t>
            </w:r>
          </w:p>
        </w:tc>
      </w:tr>
      <w:tr w:rsidR="00C753F8" w:rsidRPr="009C4A1C" w14:paraId="0B6AD68A" w14:textId="77777777" w:rsidTr="00C753F8">
        <w:tc>
          <w:tcPr>
            <w:tcW w:w="728" w:type="dxa"/>
          </w:tcPr>
          <w:p w14:paraId="177AFE35" w14:textId="77777777" w:rsidR="00C753F8" w:rsidRPr="009C4A1C" w:rsidRDefault="00C753F8" w:rsidP="000861A3">
            <w:pPr>
              <w:rPr>
                <w:rFonts w:ascii="Times New Roman" w:eastAsia="Times New Roman" w:hAnsi="Times New Roman" w:cs="Times New Roman"/>
                <w:sz w:val="24"/>
                <w:szCs w:val="24"/>
                <w:lang w:val="fr-FR"/>
              </w:rPr>
            </w:pPr>
            <w:r w:rsidRPr="009C4A1C">
              <w:rPr>
                <w:rFonts w:ascii="Times New Roman" w:eastAsia="Times New Roman" w:hAnsi="Times New Roman" w:cs="Times New Roman"/>
                <w:sz w:val="24"/>
                <w:szCs w:val="24"/>
                <w:lang w:val="fr-FR"/>
              </w:rPr>
              <w:lastRenderedPageBreak/>
              <w:t>19</w:t>
            </w:r>
          </w:p>
        </w:tc>
        <w:tc>
          <w:tcPr>
            <w:tcW w:w="2395" w:type="dxa"/>
          </w:tcPr>
          <w:p w14:paraId="6476FB5D"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Apply mathematical skills to job-specific tasks.</w:t>
            </w:r>
          </w:p>
        </w:tc>
        <w:tc>
          <w:tcPr>
            <w:tcW w:w="4602" w:type="dxa"/>
          </w:tcPr>
          <w:p w14:paraId="4395FCE5"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6C13BC6C"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4C307644"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mathematical processes to accomplish job-specific tasks (e.g., estimating required supplies, completing expense reports)</w:t>
            </w:r>
          </w:p>
          <w:p w14:paraId="7A35F26E"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finance (e.g., understanding wage rates, paycheck deductions, taxes, sales receipts).</w:t>
            </w:r>
          </w:p>
        </w:tc>
        <w:tc>
          <w:tcPr>
            <w:tcW w:w="4240" w:type="dxa"/>
          </w:tcPr>
          <w:p w14:paraId="02A25D1A"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mathematical skills are required to attain an entry-level job in a specific field? What mathematical skills are required for higher-level jobs within that field?</w:t>
            </w:r>
          </w:p>
          <w:p w14:paraId="29DA5ABB"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in the improvement of mathematical skills?</w:t>
            </w:r>
          </w:p>
          <w:p w14:paraId="38D778D3"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mathematical skills considered communication skills?</w:t>
            </w:r>
          </w:p>
        </w:tc>
        <w:tc>
          <w:tcPr>
            <w:tcW w:w="2425" w:type="dxa"/>
          </w:tcPr>
          <w:p w14:paraId="3D430CAC"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English: 9.DSR, 9.RI, 9.W, 10.DSR, 10.RI, 10.W, 11.DSR, 11.RI, 11.W, 12.DSR, 12.RI, 12.W</w:t>
            </w:r>
          </w:p>
          <w:p w14:paraId="5049EA0A" w14:textId="77777777" w:rsidR="00C753F8" w:rsidRPr="00446B57" w:rsidRDefault="00C753F8" w:rsidP="000861A3">
            <w:pPr>
              <w:rPr>
                <w:rFonts w:ascii="Times New Roman" w:eastAsia="Times New Roman" w:hAnsi="Times New Roman" w:cs="Times New Roman"/>
                <w:sz w:val="24"/>
                <w:szCs w:val="24"/>
              </w:rPr>
            </w:pPr>
          </w:p>
          <w:p w14:paraId="3EA46D61"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History and Social Science: Skills GOVT, Skills VUS, Skills WHI, Skills WHII</w:t>
            </w:r>
          </w:p>
          <w:p w14:paraId="450503B8" w14:textId="77777777" w:rsidR="00C753F8" w:rsidRPr="00446B57" w:rsidRDefault="00C753F8" w:rsidP="000861A3">
            <w:pPr>
              <w:rPr>
                <w:rFonts w:ascii="Times New Roman" w:eastAsia="Times New Roman" w:hAnsi="Times New Roman" w:cs="Times New Roman"/>
                <w:sz w:val="24"/>
                <w:szCs w:val="24"/>
              </w:rPr>
            </w:pPr>
          </w:p>
          <w:p w14:paraId="6C6C8FBE"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Mathematics: A.1, A.3, A.4, A.5, A.7, A.8, A.9, AFDA.1, AFDA.3, AFDA.5, AFDA.8, AII.3, AII.7, AII.9, AII.10, COM.1, COM.7</w:t>
            </w:r>
          </w:p>
          <w:p w14:paraId="1BD36D6D" w14:textId="77777777" w:rsidR="00C753F8" w:rsidRPr="00446B57" w:rsidRDefault="00C753F8" w:rsidP="000861A3">
            <w:pPr>
              <w:rPr>
                <w:rFonts w:ascii="Times New Roman" w:eastAsia="Times New Roman" w:hAnsi="Times New Roman" w:cs="Times New Roman"/>
                <w:sz w:val="24"/>
                <w:szCs w:val="24"/>
              </w:rPr>
            </w:pPr>
          </w:p>
          <w:p w14:paraId="1919BCC0"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Science: BIO.1, CH.1, ES.1, PH.1</w:t>
            </w:r>
          </w:p>
        </w:tc>
      </w:tr>
      <w:tr w:rsidR="00C753F8" w:rsidRPr="009C4A1C" w14:paraId="4099DCF1" w14:textId="77777777" w:rsidTr="00C753F8">
        <w:tc>
          <w:tcPr>
            <w:tcW w:w="728" w:type="dxa"/>
          </w:tcPr>
          <w:p w14:paraId="1CB515DF"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20</w:t>
            </w:r>
          </w:p>
        </w:tc>
        <w:tc>
          <w:tcPr>
            <w:tcW w:w="2395" w:type="dxa"/>
          </w:tcPr>
          <w:p w14:paraId="6A14C627"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professionalism.</w:t>
            </w:r>
          </w:p>
        </w:tc>
        <w:tc>
          <w:tcPr>
            <w:tcW w:w="4602" w:type="dxa"/>
          </w:tcPr>
          <w:p w14:paraId="3A02C493"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73BFF4A"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73BD8316"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485ACE97"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work-schedule expectations</w:t>
            </w:r>
          </w:p>
          <w:p w14:paraId="5EB44A66"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45971933"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exhibiting professional self-representation (e.g., using a firm </w:t>
            </w:r>
            <w:r w:rsidRPr="00ED3052">
              <w:rPr>
                <w:rFonts w:ascii="Times New Roman" w:eastAsia="Times New Roman" w:hAnsi="Times New Roman" w:cs="Times New Roman"/>
                <w:sz w:val="24"/>
                <w:szCs w:val="24"/>
              </w:rPr>
              <w:lastRenderedPageBreak/>
              <w:t>handshake, introducing oneself, making eye contact)</w:t>
            </w:r>
          </w:p>
          <w:p w14:paraId="50AE93D1"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professional appearance (e.g., maintaining personal hygiene, adhering to a dress code).</w:t>
            </w:r>
          </w:p>
        </w:tc>
        <w:tc>
          <w:tcPr>
            <w:tcW w:w="4240" w:type="dxa"/>
          </w:tcPr>
          <w:p w14:paraId="54698E0B"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professionalism? How is it demonstrated?</w:t>
            </w:r>
          </w:p>
          <w:p w14:paraId="707B2305"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a person make a positive first impression? Why is this important?</w:t>
            </w:r>
          </w:p>
          <w:p w14:paraId="3EFB6DA7"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professional appearance important in the workplace?</w:t>
            </w:r>
          </w:p>
          <w:p w14:paraId="4EAA7CCE"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punctuality and attendance important in the workplace?</w:t>
            </w:r>
          </w:p>
          <w:p w14:paraId="7D82BC34"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workplace schedule expectations?</w:t>
            </w:r>
          </w:p>
          <w:p w14:paraId="1B7B2123"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 behavior and communication expectations differ between home and school? How might these expectations differ in the workplace?</w:t>
            </w:r>
          </w:p>
        </w:tc>
        <w:tc>
          <w:tcPr>
            <w:tcW w:w="2425" w:type="dxa"/>
          </w:tcPr>
          <w:p w14:paraId="5DB2F422"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lastRenderedPageBreak/>
              <w:t>English: 9.C, 10.C, 11.C, 12.C</w:t>
            </w:r>
          </w:p>
          <w:p w14:paraId="354CB3F0" w14:textId="77777777" w:rsidR="00C753F8" w:rsidRPr="00446B57" w:rsidRDefault="00C753F8" w:rsidP="000861A3">
            <w:pPr>
              <w:rPr>
                <w:rFonts w:ascii="Times New Roman" w:eastAsia="Times New Roman" w:hAnsi="Times New Roman" w:cs="Times New Roman"/>
                <w:sz w:val="24"/>
                <w:szCs w:val="24"/>
              </w:rPr>
            </w:pPr>
          </w:p>
          <w:p w14:paraId="5A9FD421"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History and Social Science: Skills GOVT, Skills VUS, Skills WHI, Skills WHII</w:t>
            </w:r>
          </w:p>
        </w:tc>
      </w:tr>
      <w:tr w:rsidR="00C753F8" w:rsidRPr="009C4A1C" w14:paraId="2485860E" w14:textId="77777777" w:rsidTr="00C753F8">
        <w:tc>
          <w:tcPr>
            <w:tcW w:w="728" w:type="dxa"/>
          </w:tcPr>
          <w:p w14:paraId="69BDD30E"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21</w:t>
            </w:r>
          </w:p>
        </w:tc>
        <w:tc>
          <w:tcPr>
            <w:tcW w:w="2395" w:type="dxa"/>
          </w:tcPr>
          <w:p w14:paraId="3256A132"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reading and writing skills.</w:t>
            </w:r>
          </w:p>
        </w:tc>
        <w:tc>
          <w:tcPr>
            <w:tcW w:w="4602" w:type="dxa"/>
          </w:tcPr>
          <w:p w14:paraId="4072BE3A"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CF8805B"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reading and interpreting workplace documents</w:t>
            </w:r>
          </w:p>
          <w:p w14:paraId="3460C8E6"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effectively writing workplace documents, considering</w:t>
            </w:r>
          </w:p>
          <w:p w14:paraId="0007EEFC" w14:textId="77777777" w:rsidR="00C753F8" w:rsidRPr="00ED3052" w:rsidRDefault="00C753F8">
            <w:pPr>
              <w:numPr>
                <w:ilvl w:val="1"/>
                <w:numId w:val="73"/>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ability to convey messages with clarity</w:t>
            </w:r>
          </w:p>
          <w:p w14:paraId="4B67DB57" w14:textId="77777777" w:rsidR="00C753F8" w:rsidRPr="00ED3052" w:rsidRDefault="00C753F8">
            <w:pPr>
              <w:numPr>
                <w:ilvl w:val="1"/>
                <w:numId w:val="73"/>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6A566F5F" w14:textId="77777777" w:rsidR="00C753F8" w:rsidRPr="00ED3052" w:rsidRDefault="00C753F8">
            <w:pPr>
              <w:numPr>
                <w:ilvl w:val="1"/>
                <w:numId w:val="73"/>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grammar</w:t>
            </w:r>
          </w:p>
          <w:p w14:paraId="10FB8407" w14:textId="77777777" w:rsidR="00C753F8" w:rsidRPr="009C4A1C" w:rsidRDefault="00C753F8">
            <w:pPr>
              <w:numPr>
                <w:ilvl w:val="1"/>
                <w:numId w:val="73"/>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forms and conventions (e.g., formatting documents, using an email signature).</w:t>
            </w:r>
          </w:p>
        </w:tc>
        <w:tc>
          <w:tcPr>
            <w:tcW w:w="4240" w:type="dxa"/>
          </w:tcPr>
          <w:p w14:paraId="1C04C554"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level of reading and writing skills are required for an entry-level job </w:t>
            </w:r>
            <w:proofErr w:type="gramStart"/>
            <w:r w:rsidRPr="00ED3052">
              <w:rPr>
                <w:rFonts w:ascii="Times New Roman" w:eastAsia="Times New Roman" w:hAnsi="Times New Roman" w:cs="Times New Roman"/>
                <w:sz w:val="24"/>
                <w:szCs w:val="24"/>
              </w:rPr>
              <w:t>in a given</w:t>
            </w:r>
            <w:proofErr w:type="gramEnd"/>
            <w:r w:rsidRPr="00ED3052">
              <w:rPr>
                <w:rFonts w:ascii="Times New Roman" w:eastAsia="Times New Roman" w:hAnsi="Times New Roman" w:cs="Times New Roman"/>
                <w:sz w:val="24"/>
                <w:szCs w:val="24"/>
              </w:rPr>
              <w:t xml:space="preserve"> industry?</w:t>
            </w:r>
          </w:p>
          <w:p w14:paraId="7E12F79C"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reading and writing skills help a person succeed as an individual, family member, and citizen?</w:t>
            </w:r>
          </w:p>
          <w:p w14:paraId="38B2228B"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How would written correspondence differ </w:t>
            </w:r>
            <w:proofErr w:type="gramStart"/>
            <w:r w:rsidRPr="00ED3052">
              <w:rPr>
                <w:rFonts w:ascii="Times New Roman" w:eastAsia="Times New Roman" w:hAnsi="Times New Roman" w:cs="Times New Roman"/>
                <w:sz w:val="24"/>
                <w:szCs w:val="24"/>
              </w:rPr>
              <w:t>among</w:t>
            </w:r>
            <w:proofErr w:type="gramEnd"/>
            <w:r w:rsidRPr="00ED3052">
              <w:rPr>
                <w:rFonts w:ascii="Times New Roman" w:eastAsia="Times New Roman" w:hAnsi="Times New Roman" w:cs="Times New Roman"/>
                <w:sz w:val="24"/>
                <w:szCs w:val="24"/>
              </w:rPr>
              <w:t xml:space="preserve"> friends vs. between an applicant and a prospective employer?</w:t>
            </w:r>
          </w:p>
          <w:p w14:paraId="24E4068A"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for an employee to gain knowledge of preferred forms and conventions in the workplace?</w:t>
            </w:r>
          </w:p>
        </w:tc>
        <w:tc>
          <w:tcPr>
            <w:tcW w:w="2425" w:type="dxa"/>
          </w:tcPr>
          <w:p w14:paraId="5ADBA004"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English: 9.C, 9.DSR, 9.RI, 9.W, 9.LU, 10.C, 10.DSR, 10.RI, 10.W, 10.LU, 11.C, 11.DSR, 11.RI, 11.W, 11.LU, 12.C, 12.DSR, 12.RI, 12.W, 12.LU</w:t>
            </w:r>
          </w:p>
          <w:p w14:paraId="3696A906" w14:textId="77777777" w:rsidR="00C753F8" w:rsidRPr="00446B57" w:rsidRDefault="00C753F8" w:rsidP="000861A3">
            <w:pPr>
              <w:rPr>
                <w:rFonts w:ascii="Times New Roman" w:eastAsia="Times New Roman" w:hAnsi="Times New Roman" w:cs="Times New Roman"/>
                <w:sz w:val="24"/>
                <w:szCs w:val="24"/>
              </w:rPr>
            </w:pPr>
          </w:p>
          <w:p w14:paraId="4CDF106A"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History and Social Science: Skills GOVT, Skills VUS, Skills WHI, Skills WHII</w:t>
            </w:r>
          </w:p>
        </w:tc>
      </w:tr>
      <w:tr w:rsidR="00C753F8" w:rsidRPr="009C4A1C" w14:paraId="49FCEF79" w14:textId="77777777" w:rsidTr="00C753F8">
        <w:tc>
          <w:tcPr>
            <w:tcW w:w="728" w:type="dxa"/>
          </w:tcPr>
          <w:p w14:paraId="31748EDE"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22</w:t>
            </w:r>
          </w:p>
        </w:tc>
        <w:tc>
          <w:tcPr>
            <w:tcW w:w="2395" w:type="dxa"/>
          </w:tcPr>
          <w:p w14:paraId="5F99B4EF"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workplace safety.</w:t>
            </w:r>
          </w:p>
        </w:tc>
        <w:tc>
          <w:tcPr>
            <w:tcW w:w="4602" w:type="dxa"/>
          </w:tcPr>
          <w:p w14:paraId="26BF304F"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0FAD075E"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Occupational Safety and Health Administration (OSHA) standards and instructor and manufacturer guidelines</w:t>
            </w:r>
          </w:p>
          <w:p w14:paraId="7C004B41" w14:textId="77777777" w:rsidR="00C753F8" w:rsidRPr="00ED3052" w:rsidRDefault="00C753F8">
            <w:pPr>
              <w:numPr>
                <w:ilvl w:val="1"/>
                <w:numId w:val="72"/>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interpreting safety data sheets (SDS)</w:t>
            </w:r>
          </w:p>
          <w:p w14:paraId="3253FFF7" w14:textId="77777777" w:rsidR="00C753F8" w:rsidRPr="00ED3052" w:rsidRDefault="00C753F8">
            <w:pPr>
              <w:numPr>
                <w:ilvl w:val="1"/>
                <w:numId w:val="72"/>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5B8F6A3D"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universal precautions (e.g., to protect against bloodborne pathogens)</w:t>
            </w:r>
          </w:p>
          <w:p w14:paraId="27EB9940"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risks and hazards in the workplace</w:t>
            </w:r>
          </w:p>
          <w:p w14:paraId="14630618"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emergency protocols (e.g., evacuation routes).</w:t>
            </w:r>
          </w:p>
        </w:tc>
        <w:tc>
          <w:tcPr>
            <w:tcW w:w="4240" w:type="dxa"/>
          </w:tcPr>
          <w:p w14:paraId="35ED7207"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OSHA? Under what federal department does it fall?</w:t>
            </w:r>
          </w:p>
          <w:p w14:paraId="713C4FEE"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OSHA help employees identify risks and hazards in the workplace?</w:t>
            </w:r>
          </w:p>
          <w:p w14:paraId="31D3520D"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might one find an SDS?</w:t>
            </w:r>
          </w:p>
          <w:p w14:paraId="12FF887A"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emergency protocols differ within the school, the workplace, and the home?</w:t>
            </w:r>
          </w:p>
        </w:tc>
        <w:tc>
          <w:tcPr>
            <w:tcW w:w="2425" w:type="dxa"/>
          </w:tcPr>
          <w:p w14:paraId="70237C4C"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 xml:space="preserve">English: 9.RI, 10.RI, 11.RI, 12.RI </w:t>
            </w:r>
          </w:p>
          <w:p w14:paraId="1C64507F" w14:textId="77777777" w:rsidR="00C753F8" w:rsidRPr="00446B57" w:rsidRDefault="00C753F8" w:rsidP="000861A3">
            <w:pPr>
              <w:rPr>
                <w:rFonts w:ascii="Times New Roman" w:eastAsia="Times New Roman" w:hAnsi="Times New Roman" w:cs="Times New Roman"/>
                <w:sz w:val="24"/>
                <w:szCs w:val="24"/>
              </w:rPr>
            </w:pPr>
          </w:p>
          <w:p w14:paraId="4F70C65E"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History and Social Science: Skills GOVT, Skills VUS, Skills WHI, Skills WHII</w:t>
            </w:r>
          </w:p>
          <w:p w14:paraId="3476E0C3" w14:textId="77777777" w:rsidR="00C753F8" w:rsidRPr="00446B57" w:rsidRDefault="00C753F8" w:rsidP="000861A3">
            <w:pPr>
              <w:rPr>
                <w:rFonts w:ascii="Times New Roman" w:eastAsia="Times New Roman" w:hAnsi="Times New Roman" w:cs="Times New Roman"/>
                <w:sz w:val="24"/>
                <w:szCs w:val="24"/>
              </w:rPr>
            </w:pPr>
          </w:p>
          <w:p w14:paraId="4F995FCC"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Science: CH.1</w:t>
            </w:r>
          </w:p>
        </w:tc>
      </w:tr>
      <w:tr w:rsidR="00C753F8" w:rsidRPr="009C4A1C" w14:paraId="0D7C0F10" w14:textId="77777777" w:rsidTr="00C753F8">
        <w:tc>
          <w:tcPr>
            <w:tcW w:w="728" w:type="dxa"/>
            <w:shd w:val="clear" w:color="auto" w:fill="D0CECE" w:themeFill="background2" w:themeFillShade="E6"/>
          </w:tcPr>
          <w:p w14:paraId="077BD10C" w14:textId="77777777" w:rsidR="00C753F8" w:rsidRPr="009C4A1C" w:rsidRDefault="00C753F8" w:rsidP="000861A3">
            <w:pPr>
              <w:pStyle w:val="Heading2"/>
              <w:spacing w:before="0" w:beforeAutospacing="0" w:after="0" w:afterAutospacing="0"/>
              <w:rPr>
                <w:sz w:val="24"/>
                <w:szCs w:val="24"/>
              </w:rPr>
            </w:pPr>
          </w:p>
        </w:tc>
        <w:tc>
          <w:tcPr>
            <w:tcW w:w="2395" w:type="dxa"/>
            <w:shd w:val="clear" w:color="auto" w:fill="D0CECE" w:themeFill="background2" w:themeFillShade="E6"/>
          </w:tcPr>
          <w:p w14:paraId="340F75E7" w14:textId="77777777" w:rsidR="00C753F8" w:rsidRPr="009C4A1C" w:rsidRDefault="00C753F8" w:rsidP="000861A3">
            <w:pPr>
              <w:pStyle w:val="Heading2"/>
              <w:spacing w:before="0" w:beforeAutospacing="0" w:after="0" w:afterAutospacing="0"/>
              <w:rPr>
                <w:sz w:val="24"/>
                <w:szCs w:val="24"/>
              </w:rPr>
            </w:pPr>
            <w:bookmarkStart w:id="4" w:name="_Toc67297991"/>
            <w:r w:rsidRPr="009C4A1C">
              <w:rPr>
                <w:sz w:val="24"/>
                <w:szCs w:val="24"/>
              </w:rPr>
              <w:t>Examining All Aspects of an Industry</w:t>
            </w:r>
            <w:bookmarkEnd w:id="4"/>
          </w:p>
        </w:tc>
        <w:tc>
          <w:tcPr>
            <w:tcW w:w="4602" w:type="dxa"/>
            <w:shd w:val="clear" w:color="auto" w:fill="D0CECE" w:themeFill="background2" w:themeFillShade="E6"/>
          </w:tcPr>
          <w:p w14:paraId="502AEFC4" w14:textId="77777777" w:rsidR="00C753F8" w:rsidRPr="009C4A1C" w:rsidRDefault="00C753F8" w:rsidP="000861A3">
            <w:pPr>
              <w:pStyle w:val="Heading2"/>
              <w:spacing w:before="0" w:beforeAutospacing="0" w:after="0" w:afterAutospacing="0"/>
              <w:rPr>
                <w:sz w:val="24"/>
                <w:szCs w:val="24"/>
              </w:rPr>
            </w:pPr>
          </w:p>
        </w:tc>
        <w:tc>
          <w:tcPr>
            <w:tcW w:w="4240" w:type="dxa"/>
            <w:shd w:val="clear" w:color="auto" w:fill="D0CECE" w:themeFill="background2" w:themeFillShade="E6"/>
          </w:tcPr>
          <w:p w14:paraId="1A3D0BAC" w14:textId="77777777" w:rsidR="00C753F8" w:rsidRPr="009C4A1C" w:rsidRDefault="00C753F8" w:rsidP="000861A3">
            <w:pPr>
              <w:pStyle w:val="Heading2"/>
              <w:spacing w:before="0" w:beforeAutospacing="0" w:after="0" w:afterAutospacing="0"/>
              <w:rPr>
                <w:sz w:val="24"/>
                <w:szCs w:val="24"/>
              </w:rPr>
            </w:pPr>
          </w:p>
        </w:tc>
        <w:tc>
          <w:tcPr>
            <w:tcW w:w="2425" w:type="dxa"/>
            <w:shd w:val="clear" w:color="auto" w:fill="D0CECE" w:themeFill="background2" w:themeFillShade="E6"/>
          </w:tcPr>
          <w:p w14:paraId="32F57451" w14:textId="77777777" w:rsidR="00C753F8" w:rsidRPr="00446B57" w:rsidRDefault="00C753F8" w:rsidP="000861A3">
            <w:pPr>
              <w:pStyle w:val="Heading2"/>
              <w:spacing w:before="0" w:beforeAutospacing="0" w:after="0" w:afterAutospacing="0"/>
              <w:rPr>
                <w:b w:val="0"/>
                <w:bCs w:val="0"/>
                <w:sz w:val="24"/>
                <w:szCs w:val="24"/>
              </w:rPr>
            </w:pPr>
          </w:p>
        </w:tc>
      </w:tr>
      <w:tr w:rsidR="00C753F8" w:rsidRPr="009C4A1C" w14:paraId="4771AD52" w14:textId="77777777" w:rsidTr="00C753F8">
        <w:tc>
          <w:tcPr>
            <w:tcW w:w="728" w:type="dxa"/>
          </w:tcPr>
          <w:p w14:paraId="6B5A7ECD"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23</w:t>
            </w:r>
          </w:p>
        </w:tc>
        <w:tc>
          <w:tcPr>
            <w:tcW w:w="2395" w:type="dxa"/>
          </w:tcPr>
          <w:p w14:paraId="09BF5BD6"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planning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4602" w:type="dxa"/>
          </w:tcPr>
          <w:p w14:paraId="0D32E0CF" w14:textId="77777777" w:rsidR="00C753F8" w:rsidRPr="00ED3052" w:rsidRDefault="00C753F8" w:rsidP="000861A3">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73E72449"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0568027A"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of performance goals and objectives</w:t>
            </w:r>
          </w:p>
          <w:p w14:paraId="0233C2D6"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of previous performance (e.g., productivity, profit)</w:t>
            </w:r>
          </w:p>
          <w:p w14:paraId="16C64E48"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50B5DF06"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formulation of strategic and operational plans</w:t>
            </w:r>
          </w:p>
          <w:p w14:paraId="6C39C2DE"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planning tools (e.g., market research, budget analysis, decision-making models, competitive analyses)</w:t>
            </w:r>
          </w:p>
          <w:p w14:paraId="7EF5A8BE"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determination of human, natural, technology, and capital resource needs</w:t>
            </w:r>
          </w:p>
          <w:p w14:paraId="31578905"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forecasting of trends</w:t>
            </w:r>
          </w:p>
          <w:p w14:paraId="0630525F"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changes in the business climate (e.g., economic factors, laws, regulations, taxes)</w:t>
            </w:r>
          </w:p>
          <w:p w14:paraId="06D4B9EB"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and compensation for organizational and industry risk.</w:t>
            </w:r>
          </w:p>
        </w:tc>
        <w:tc>
          <w:tcPr>
            <w:tcW w:w="4240" w:type="dxa"/>
          </w:tcPr>
          <w:p w14:paraId="29ED10B7"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you find examples of strategic plans that align with a business or industry in your area of interest?</w:t>
            </w:r>
          </w:p>
          <w:p w14:paraId="06A6F3A2"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lessons can you learn by comparing successful and unsuccessful businesses?</w:t>
            </w:r>
          </w:p>
          <w:p w14:paraId="4DDD3557"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might be some consequences of inadequate business planning?</w:t>
            </w:r>
          </w:p>
        </w:tc>
        <w:tc>
          <w:tcPr>
            <w:tcW w:w="2425" w:type="dxa"/>
          </w:tcPr>
          <w:p w14:paraId="3A5419E1"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History and Social Science: GOVT.5</w:t>
            </w:r>
          </w:p>
        </w:tc>
      </w:tr>
      <w:tr w:rsidR="00C753F8" w:rsidRPr="009C4A1C" w14:paraId="0363A8E4" w14:textId="77777777" w:rsidTr="00C753F8">
        <w:tc>
          <w:tcPr>
            <w:tcW w:w="728" w:type="dxa"/>
          </w:tcPr>
          <w:p w14:paraId="6F1301CC"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24</w:t>
            </w:r>
          </w:p>
        </w:tc>
        <w:tc>
          <w:tcPr>
            <w:tcW w:w="2395" w:type="dxa"/>
          </w:tcPr>
          <w:p w14:paraId="4738D53D"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management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4602" w:type="dxa"/>
          </w:tcPr>
          <w:p w14:paraId="6A594ED0"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7F31709A"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 of the organization’s structure and culture on operations</w:t>
            </w:r>
          </w:p>
          <w:p w14:paraId="26B9CB7E"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process for accomplishing goals, using available human, natural, technology, and capital resources</w:t>
            </w:r>
          </w:p>
          <w:p w14:paraId="40C06AE1"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30D105DE"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enabling workers to fulfill their responsibilities</w:t>
            </w:r>
          </w:p>
          <w:p w14:paraId="5DDADE1A"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evaluation of workers’ performance</w:t>
            </w:r>
          </w:p>
          <w:p w14:paraId="30877E16"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58FCE862"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assurance of worker equity, access, and safety</w:t>
            </w:r>
          </w:p>
          <w:p w14:paraId="796BE1FF"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resolution of conflicts</w:t>
            </w:r>
          </w:p>
          <w:p w14:paraId="3AC9F124"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performance of employment functions (e.g., recruiting, hiring, retaining, discharging).</w:t>
            </w:r>
          </w:p>
        </w:tc>
        <w:tc>
          <w:tcPr>
            <w:tcW w:w="4240" w:type="dxa"/>
          </w:tcPr>
          <w:p w14:paraId="7034D581"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opportunities and/or activities can provide experience in management?</w:t>
            </w:r>
          </w:p>
          <w:p w14:paraId="35EFB77D"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2425" w:type="dxa"/>
          </w:tcPr>
          <w:p w14:paraId="485F198A" w14:textId="77777777" w:rsidR="00C753F8" w:rsidRPr="00446B57" w:rsidRDefault="00C753F8" w:rsidP="000861A3">
            <w:pPr>
              <w:rPr>
                <w:rFonts w:ascii="Times New Roman" w:eastAsia="Times New Roman" w:hAnsi="Times New Roman" w:cs="Times New Roman"/>
                <w:sz w:val="24"/>
                <w:szCs w:val="24"/>
              </w:rPr>
            </w:pPr>
          </w:p>
        </w:tc>
      </w:tr>
      <w:tr w:rsidR="00C753F8" w:rsidRPr="009C4A1C" w14:paraId="4A591F34" w14:textId="77777777" w:rsidTr="00C753F8">
        <w:tc>
          <w:tcPr>
            <w:tcW w:w="728" w:type="dxa"/>
          </w:tcPr>
          <w:p w14:paraId="2152D991"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25</w:t>
            </w:r>
          </w:p>
        </w:tc>
        <w:tc>
          <w:tcPr>
            <w:tcW w:w="2395" w:type="dxa"/>
          </w:tcPr>
          <w:p w14:paraId="027165FF"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financial responsibility</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within an industry/organization.</w:t>
            </w:r>
          </w:p>
        </w:tc>
        <w:tc>
          <w:tcPr>
            <w:tcW w:w="4602" w:type="dxa"/>
          </w:tcPr>
          <w:p w14:paraId="5362A4B4"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A5568A9"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099CC8A8"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financial decision-making processes, including budget development</w:t>
            </w:r>
          </w:p>
          <w:p w14:paraId="5ECA7D6B"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methods of acquiring capital</w:t>
            </w:r>
          </w:p>
          <w:p w14:paraId="193A480B"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of financial operations, including payroll, transactions, records, and reports.</w:t>
            </w:r>
          </w:p>
        </w:tc>
        <w:tc>
          <w:tcPr>
            <w:tcW w:w="4240" w:type="dxa"/>
          </w:tcPr>
          <w:p w14:paraId="6BEA7D20"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you with the various financial functions?</w:t>
            </w:r>
          </w:p>
          <w:p w14:paraId="1DCF1822"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possible consequences of not having in place checks and balances for the full range of a business’s finances?</w:t>
            </w:r>
          </w:p>
        </w:tc>
        <w:tc>
          <w:tcPr>
            <w:tcW w:w="2425" w:type="dxa"/>
          </w:tcPr>
          <w:p w14:paraId="2CDD8C39" w14:textId="77777777" w:rsidR="00C753F8" w:rsidRPr="00446B57" w:rsidRDefault="00C753F8" w:rsidP="000861A3">
            <w:pPr>
              <w:rPr>
                <w:rFonts w:ascii="Times New Roman" w:eastAsia="Times New Roman" w:hAnsi="Times New Roman" w:cs="Times New Roman"/>
                <w:sz w:val="24"/>
                <w:szCs w:val="24"/>
              </w:rPr>
            </w:pPr>
          </w:p>
        </w:tc>
      </w:tr>
      <w:tr w:rsidR="00C753F8" w:rsidRPr="009C4A1C" w14:paraId="11BCF0C0" w14:textId="77777777" w:rsidTr="00C753F8">
        <w:tc>
          <w:tcPr>
            <w:tcW w:w="728" w:type="dxa"/>
          </w:tcPr>
          <w:p w14:paraId="580EE615"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26</w:t>
            </w:r>
          </w:p>
        </w:tc>
        <w:tc>
          <w:tcPr>
            <w:tcW w:w="2395" w:type="dxa"/>
          </w:tcPr>
          <w:p w14:paraId="4E9D8573"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technical and production skills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required of workers within an</w:t>
            </w:r>
          </w:p>
          <w:p w14:paraId="0C15741B"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industry/organization.</w:t>
            </w:r>
          </w:p>
        </w:tc>
        <w:tc>
          <w:tcPr>
            <w:tcW w:w="4602" w:type="dxa"/>
          </w:tcPr>
          <w:p w14:paraId="2E13F5CB"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EC9393F"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18A61130"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production skills (specific skills used for production of goods or services)</w:t>
            </w:r>
          </w:p>
          <w:p w14:paraId="35EE161C"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interpersonal and team-player skills.</w:t>
            </w:r>
          </w:p>
        </w:tc>
        <w:tc>
          <w:tcPr>
            <w:tcW w:w="4240" w:type="dxa"/>
          </w:tcPr>
          <w:p w14:paraId="09D30871"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you, as a worker, determine the necessity to develop and/or upgrade industry-related production skills?</w:t>
            </w:r>
          </w:p>
          <w:p w14:paraId="7FF78979"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consequences of using good communication skills? Of using poor communication skills?</w:t>
            </w:r>
          </w:p>
          <w:p w14:paraId="5661F086"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the importance of having more than one person analyze information </w:t>
            </w:r>
            <w:proofErr w:type="gramStart"/>
            <w:r w:rsidRPr="00ED3052">
              <w:rPr>
                <w:rFonts w:ascii="Times New Roman" w:eastAsia="Times New Roman" w:hAnsi="Times New Roman" w:cs="Times New Roman"/>
                <w:sz w:val="24"/>
                <w:szCs w:val="24"/>
              </w:rPr>
              <w:t>in order to</w:t>
            </w:r>
            <w:proofErr w:type="gramEnd"/>
            <w:r w:rsidRPr="00ED3052">
              <w:rPr>
                <w:rFonts w:ascii="Times New Roman" w:eastAsia="Times New Roman" w:hAnsi="Times New Roman" w:cs="Times New Roman"/>
                <w:sz w:val="24"/>
                <w:szCs w:val="24"/>
              </w:rPr>
              <w:t xml:space="preserve"> make decisions?</w:t>
            </w:r>
          </w:p>
          <w:p w14:paraId="06553168"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can you take to develop industry-related interpersonal and team-player skills?</w:t>
            </w:r>
          </w:p>
        </w:tc>
        <w:tc>
          <w:tcPr>
            <w:tcW w:w="2425" w:type="dxa"/>
          </w:tcPr>
          <w:p w14:paraId="0D550567" w14:textId="77777777" w:rsidR="00C753F8" w:rsidRPr="00446B57" w:rsidRDefault="00C753F8" w:rsidP="000861A3">
            <w:pPr>
              <w:rPr>
                <w:rFonts w:ascii="Times New Roman" w:eastAsia="Times New Roman" w:hAnsi="Times New Roman" w:cs="Times New Roman"/>
                <w:sz w:val="24"/>
                <w:szCs w:val="24"/>
              </w:rPr>
            </w:pPr>
          </w:p>
        </w:tc>
      </w:tr>
      <w:tr w:rsidR="00C753F8" w:rsidRPr="009C4A1C" w14:paraId="4011BF47" w14:textId="77777777" w:rsidTr="00C753F8">
        <w:tc>
          <w:tcPr>
            <w:tcW w:w="728" w:type="dxa"/>
          </w:tcPr>
          <w:p w14:paraId="186CAF4C"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27</w:t>
            </w:r>
          </w:p>
        </w:tc>
        <w:tc>
          <w:tcPr>
            <w:tcW w:w="2395" w:type="dxa"/>
          </w:tcPr>
          <w:p w14:paraId="1C8DBD45"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principles of technology that</w:t>
            </w:r>
          </w:p>
          <w:p w14:paraId="04A2BE90" w14:textId="77777777" w:rsidR="00C753F8" w:rsidRPr="009C4A1C" w:rsidRDefault="00C753F8" w:rsidP="000861A3">
            <w:pPr>
              <w:rPr>
                <w:rFonts w:ascii="Times New Roman" w:eastAsia="Times New Roman" w:hAnsi="Times New Roman" w:cs="Times New Roman"/>
                <w:sz w:val="24"/>
                <w:szCs w:val="24"/>
              </w:rPr>
            </w:pPr>
            <w:proofErr w:type="gramStart"/>
            <w:r w:rsidRPr="009C4A1C">
              <w:rPr>
                <w:rFonts w:ascii="Times New Roman" w:eastAsia="Times New Roman" w:hAnsi="Times New Roman" w:cs="Times New Roman"/>
                <w:sz w:val="24"/>
                <w:szCs w:val="24"/>
              </w:rPr>
              <w:t>underlie</w:t>
            </w:r>
            <w:proofErr w:type="gramEnd"/>
            <w:r w:rsidRPr="009C4A1C">
              <w:rPr>
                <w:rFonts w:ascii="Times New Roman" w:eastAsia="Times New Roman" w:hAnsi="Times New Roman" w:cs="Times New Roman"/>
                <w:sz w:val="24"/>
                <w:szCs w:val="24"/>
              </w:rPr>
              <w:t xml:space="preserve"> an industry/organization.</w:t>
            </w:r>
          </w:p>
        </w:tc>
        <w:tc>
          <w:tcPr>
            <w:tcW w:w="4602" w:type="dxa"/>
          </w:tcPr>
          <w:p w14:paraId="72753A27"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644F1F1"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6E02631F"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mathematical, scientific, social, ethical, and economic principles underlying the technological systems</w:t>
            </w:r>
          </w:p>
          <w:p w14:paraId="6CA17B6B"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impact of energy systems, fuel sources, and other technological systems on the production of goods and services</w:t>
            </w:r>
          </w:p>
          <w:p w14:paraId="0A08AC17"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emerging and alternative energy resources in the production of goods and services</w:t>
            </w:r>
          </w:p>
          <w:p w14:paraId="09BE9758"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generation and distribution of energy to industries/organizations for use in creating goods and services.</w:t>
            </w:r>
          </w:p>
        </w:tc>
        <w:tc>
          <w:tcPr>
            <w:tcW w:w="4240" w:type="dxa"/>
          </w:tcPr>
          <w:p w14:paraId="6FC0CC27"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examples of ethical issues related to technologies?</w:t>
            </w:r>
          </w:p>
          <w:p w14:paraId="5264F56B"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energy systems so important to industries/organizations?</w:t>
            </w:r>
          </w:p>
          <w:p w14:paraId="0627F074"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maintain technological systems?</w:t>
            </w:r>
          </w:p>
          <w:p w14:paraId="454038CE"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energy transmission affect technological systems?</w:t>
            </w:r>
          </w:p>
          <w:p w14:paraId="4BD0062F"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effects of alternative energy sources on industries?</w:t>
            </w:r>
          </w:p>
          <w:p w14:paraId="068A20A1"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life be like without a reliable source of energy?</w:t>
            </w:r>
          </w:p>
          <w:p w14:paraId="7C127502"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be the effect of using electric vehicles to transport/deliver/ship goods?</w:t>
            </w:r>
          </w:p>
        </w:tc>
        <w:tc>
          <w:tcPr>
            <w:tcW w:w="2425" w:type="dxa"/>
          </w:tcPr>
          <w:p w14:paraId="6B1FDA97" w14:textId="77777777" w:rsidR="00C753F8" w:rsidRPr="00446B57" w:rsidRDefault="00C753F8" w:rsidP="000861A3">
            <w:pPr>
              <w:rPr>
                <w:rFonts w:ascii="Times New Roman" w:eastAsia="Times New Roman" w:hAnsi="Times New Roman" w:cs="Times New Roman"/>
                <w:sz w:val="24"/>
                <w:szCs w:val="24"/>
              </w:rPr>
            </w:pPr>
          </w:p>
        </w:tc>
      </w:tr>
      <w:tr w:rsidR="00C753F8" w:rsidRPr="009C4A1C" w14:paraId="14AAFEC5" w14:textId="77777777" w:rsidTr="00C753F8">
        <w:tc>
          <w:tcPr>
            <w:tcW w:w="728" w:type="dxa"/>
          </w:tcPr>
          <w:p w14:paraId="03E3DA58"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28</w:t>
            </w:r>
          </w:p>
        </w:tc>
        <w:tc>
          <w:tcPr>
            <w:tcW w:w="2395" w:type="dxa"/>
          </w:tcPr>
          <w:p w14:paraId="573C0363"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labor issues related to an industry/organization.</w:t>
            </w:r>
          </w:p>
        </w:tc>
        <w:tc>
          <w:tcPr>
            <w:tcW w:w="4602" w:type="dxa"/>
          </w:tcPr>
          <w:p w14:paraId="345AC741"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99ADDBC"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653935F5"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employment contracts and agreements</w:t>
            </w:r>
          </w:p>
          <w:p w14:paraId="5ED7EED7"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certification, licensure, and other requirements for specific jobs/occupations</w:t>
            </w:r>
          </w:p>
          <w:p w14:paraId="1CF28B18"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labor organizations and other worker advocacy groups (e.g., professional/trade associations).</w:t>
            </w:r>
          </w:p>
        </w:tc>
        <w:tc>
          <w:tcPr>
            <w:tcW w:w="4240" w:type="dxa"/>
          </w:tcPr>
          <w:p w14:paraId="1FCEDB28"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practices and methods of communication between management and labor would lead to understanding and implementing worker rights and responsibilities?</w:t>
            </w:r>
          </w:p>
          <w:p w14:paraId="5DBA534A"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important is compromise when dealing with labor issues?</w:t>
            </w:r>
          </w:p>
        </w:tc>
        <w:tc>
          <w:tcPr>
            <w:tcW w:w="2425" w:type="dxa"/>
          </w:tcPr>
          <w:p w14:paraId="501A1BD8"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History and Social Science: GOVT.5</w:t>
            </w:r>
          </w:p>
        </w:tc>
      </w:tr>
      <w:tr w:rsidR="00C753F8" w:rsidRPr="009C4A1C" w14:paraId="54D35176" w14:textId="77777777" w:rsidTr="00C753F8">
        <w:tc>
          <w:tcPr>
            <w:tcW w:w="728" w:type="dxa"/>
          </w:tcPr>
          <w:p w14:paraId="7EFC821C"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29</w:t>
            </w:r>
          </w:p>
        </w:tc>
        <w:tc>
          <w:tcPr>
            <w:tcW w:w="2395" w:type="dxa"/>
          </w:tcPr>
          <w:p w14:paraId="3818755E"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community issues related to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4602" w:type="dxa"/>
          </w:tcPr>
          <w:p w14:paraId="1D5B611B"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55A90700"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507E5BB2"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the effects of the community on the organization (e.g., employee base; local taxes and regulations; local government services such as roads, </w:t>
            </w:r>
            <w:r w:rsidRPr="00ED3052">
              <w:rPr>
                <w:rFonts w:ascii="Times New Roman" w:eastAsia="Times New Roman" w:hAnsi="Times New Roman" w:cs="Times New Roman"/>
                <w:sz w:val="24"/>
                <w:szCs w:val="24"/>
              </w:rPr>
              <w:lastRenderedPageBreak/>
              <w:t>schools, utilities; other local services).</w:t>
            </w:r>
          </w:p>
        </w:tc>
        <w:tc>
          <w:tcPr>
            <w:tcW w:w="4240" w:type="dxa"/>
          </w:tcPr>
          <w:p w14:paraId="1A90AD8F"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In what ways can an industry enhance the community in which it is located?</w:t>
            </w:r>
          </w:p>
          <w:p w14:paraId="3B5EFE06"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members of the community effectively communicate their needs and concerns to a local industry?</w:t>
            </w:r>
          </w:p>
          <w:p w14:paraId="4643F310"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programs that bring together businesses and communities?</w:t>
            </w:r>
          </w:p>
        </w:tc>
        <w:tc>
          <w:tcPr>
            <w:tcW w:w="2425" w:type="dxa"/>
          </w:tcPr>
          <w:p w14:paraId="37D08035"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History and Social Science: GOVT.5</w:t>
            </w:r>
          </w:p>
        </w:tc>
      </w:tr>
      <w:tr w:rsidR="00C753F8" w:rsidRPr="009C4A1C" w14:paraId="47689290" w14:textId="77777777" w:rsidTr="00C753F8">
        <w:tc>
          <w:tcPr>
            <w:tcW w:w="728" w:type="dxa"/>
          </w:tcPr>
          <w:p w14:paraId="49E8FE66"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30</w:t>
            </w:r>
          </w:p>
        </w:tc>
        <w:tc>
          <w:tcPr>
            <w:tcW w:w="2395" w:type="dxa"/>
          </w:tcPr>
          <w:p w14:paraId="0A74636D"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health, safety, and environmental</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issues related to an industry/organization.</w:t>
            </w:r>
          </w:p>
        </w:tc>
        <w:tc>
          <w:tcPr>
            <w:tcW w:w="4602" w:type="dxa"/>
          </w:tcPr>
          <w:p w14:paraId="2E17144E"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672C7A8"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3C625145"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workers’ health and safety</w:t>
            </w:r>
          </w:p>
          <w:p w14:paraId="22D4AAB8"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hazards</w:t>
            </w:r>
          </w:p>
          <w:p w14:paraId="53A628D6"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28798B56"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the environment</w:t>
            </w:r>
          </w:p>
          <w:p w14:paraId="59E323CE"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the impact on the environment</w:t>
            </w:r>
          </w:p>
          <w:p w14:paraId="79E16D33"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sustainability initiatives.</w:t>
            </w:r>
          </w:p>
        </w:tc>
        <w:tc>
          <w:tcPr>
            <w:tcW w:w="4240" w:type="dxa"/>
          </w:tcPr>
          <w:p w14:paraId="582735C9"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 concerns should an industry address?</w:t>
            </w:r>
          </w:p>
          <w:p w14:paraId="73474E63"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environmentally</w:t>
            </w:r>
            <w:r>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friendly practices and resources are available to an industry?</w:t>
            </w:r>
          </w:p>
          <w:p w14:paraId="11971B29"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methods can be used to motivate employees to become involved in effective health, safety, and environmental practices?</w:t>
            </w:r>
          </w:p>
          <w:p w14:paraId="6CF9BCA6"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forewarnings and preventive measures are available to lessen the likelihood or impact of emergencies such as personal illness or injury, tornadoes, fires, nuclear accidents, floods, and incidences of employee rage or violent behavior?</w:t>
            </w:r>
          </w:p>
        </w:tc>
        <w:tc>
          <w:tcPr>
            <w:tcW w:w="2425" w:type="dxa"/>
          </w:tcPr>
          <w:p w14:paraId="43C71475" w14:textId="77777777" w:rsidR="00C753F8" w:rsidRPr="00446B57" w:rsidRDefault="00C753F8" w:rsidP="000861A3">
            <w:pPr>
              <w:rPr>
                <w:rFonts w:ascii="Times New Roman" w:eastAsia="Times New Roman" w:hAnsi="Times New Roman" w:cs="Times New Roman"/>
                <w:sz w:val="24"/>
                <w:szCs w:val="24"/>
              </w:rPr>
            </w:pPr>
            <w:r w:rsidRPr="00446B57">
              <w:rPr>
                <w:rFonts w:ascii="Times New Roman" w:eastAsia="Times New Roman" w:hAnsi="Times New Roman" w:cs="Times New Roman"/>
                <w:sz w:val="24"/>
                <w:szCs w:val="24"/>
              </w:rPr>
              <w:t>History and Social Science: GOVT.5</w:t>
            </w:r>
          </w:p>
        </w:tc>
      </w:tr>
      <w:tr w:rsidR="00C753F8" w:rsidRPr="009C4A1C" w14:paraId="4A849E10" w14:textId="77777777" w:rsidTr="00C753F8">
        <w:tc>
          <w:tcPr>
            <w:tcW w:w="728" w:type="dxa"/>
            <w:shd w:val="clear" w:color="auto" w:fill="D0CECE" w:themeFill="background2" w:themeFillShade="E6"/>
          </w:tcPr>
          <w:p w14:paraId="11CB71C9" w14:textId="77777777" w:rsidR="00C753F8" w:rsidRPr="009C4A1C" w:rsidRDefault="00C753F8" w:rsidP="000861A3">
            <w:pPr>
              <w:pStyle w:val="Heading2"/>
              <w:spacing w:before="0" w:beforeAutospacing="0" w:after="0" w:afterAutospacing="0"/>
              <w:rPr>
                <w:sz w:val="24"/>
                <w:szCs w:val="24"/>
              </w:rPr>
            </w:pPr>
          </w:p>
        </w:tc>
        <w:tc>
          <w:tcPr>
            <w:tcW w:w="2395" w:type="dxa"/>
            <w:shd w:val="clear" w:color="auto" w:fill="D0CECE" w:themeFill="background2" w:themeFillShade="E6"/>
          </w:tcPr>
          <w:p w14:paraId="44D8ECD5" w14:textId="77777777" w:rsidR="00C753F8" w:rsidRPr="009C4A1C" w:rsidRDefault="00C753F8" w:rsidP="000861A3">
            <w:pPr>
              <w:pStyle w:val="Heading2"/>
              <w:spacing w:before="0" w:beforeAutospacing="0" w:after="0" w:afterAutospacing="0"/>
              <w:rPr>
                <w:sz w:val="24"/>
                <w:szCs w:val="24"/>
              </w:rPr>
            </w:pPr>
            <w:bookmarkStart w:id="5" w:name="_Toc67297992"/>
            <w:r w:rsidRPr="009C4A1C">
              <w:rPr>
                <w:sz w:val="24"/>
                <w:szCs w:val="24"/>
              </w:rPr>
              <w:t>Addressing Elements of Student Life</w:t>
            </w:r>
          </w:p>
        </w:tc>
        <w:tc>
          <w:tcPr>
            <w:tcW w:w="4602" w:type="dxa"/>
            <w:shd w:val="clear" w:color="auto" w:fill="D0CECE" w:themeFill="background2" w:themeFillShade="E6"/>
          </w:tcPr>
          <w:p w14:paraId="510285CA" w14:textId="77777777" w:rsidR="00C753F8" w:rsidRPr="009C4A1C" w:rsidRDefault="00C753F8" w:rsidP="000861A3">
            <w:pPr>
              <w:pStyle w:val="Heading2"/>
              <w:spacing w:before="0" w:beforeAutospacing="0" w:after="0" w:afterAutospacing="0"/>
              <w:rPr>
                <w:sz w:val="24"/>
                <w:szCs w:val="24"/>
              </w:rPr>
            </w:pPr>
          </w:p>
        </w:tc>
        <w:tc>
          <w:tcPr>
            <w:tcW w:w="4240" w:type="dxa"/>
            <w:shd w:val="clear" w:color="auto" w:fill="D0CECE" w:themeFill="background2" w:themeFillShade="E6"/>
          </w:tcPr>
          <w:p w14:paraId="68D36B20" w14:textId="77777777" w:rsidR="00C753F8" w:rsidRPr="009C4A1C" w:rsidRDefault="00C753F8" w:rsidP="000861A3">
            <w:pPr>
              <w:pStyle w:val="Heading2"/>
              <w:spacing w:before="0" w:beforeAutospacing="0" w:after="0" w:afterAutospacing="0"/>
              <w:rPr>
                <w:sz w:val="24"/>
                <w:szCs w:val="24"/>
              </w:rPr>
            </w:pPr>
          </w:p>
        </w:tc>
        <w:bookmarkEnd w:id="5"/>
        <w:tc>
          <w:tcPr>
            <w:tcW w:w="2425" w:type="dxa"/>
            <w:shd w:val="clear" w:color="auto" w:fill="D0CECE" w:themeFill="background2" w:themeFillShade="E6"/>
          </w:tcPr>
          <w:p w14:paraId="11C1952D" w14:textId="77777777" w:rsidR="00C753F8" w:rsidRPr="00446B57" w:rsidRDefault="00C753F8" w:rsidP="000861A3">
            <w:pPr>
              <w:pStyle w:val="Heading2"/>
              <w:spacing w:before="0" w:beforeAutospacing="0" w:after="0" w:afterAutospacing="0"/>
              <w:rPr>
                <w:b w:val="0"/>
                <w:bCs w:val="0"/>
                <w:sz w:val="24"/>
                <w:szCs w:val="24"/>
              </w:rPr>
            </w:pPr>
          </w:p>
        </w:tc>
      </w:tr>
      <w:tr w:rsidR="00C753F8" w:rsidRPr="009C4A1C" w14:paraId="0B010F9B" w14:textId="77777777" w:rsidTr="00C753F8">
        <w:tc>
          <w:tcPr>
            <w:tcW w:w="728" w:type="dxa"/>
          </w:tcPr>
          <w:p w14:paraId="5CB0A6ED"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31</w:t>
            </w:r>
            <w:r>
              <w:rPr>
                <w:rFonts w:ascii="Times New Roman" w:eastAsia="Times New Roman" w:hAnsi="Times New Roman" w:cs="Times New Roman"/>
                <w:sz w:val="24"/>
                <w:szCs w:val="24"/>
              </w:rPr>
              <w:t xml:space="preserve"> (O)</w:t>
            </w:r>
          </w:p>
        </w:tc>
        <w:tc>
          <w:tcPr>
            <w:tcW w:w="2395" w:type="dxa"/>
          </w:tcPr>
          <w:p w14:paraId="0000A725" w14:textId="77777777" w:rsidR="00C753F8" w:rsidRPr="009C4A1C" w:rsidRDefault="00C753F8" w:rsidP="000861A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C4A1C">
              <w:rPr>
                <w:rFonts w:ascii="Times New Roman" w:eastAsia="Times New Roman" w:hAnsi="Times New Roman" w:cs="Times New Roman"/>
                <w:sz w:val="24"/>
                <w:szCs w:val="24"/>
              </w:rPr>
              <w:t>Identify the purposes and goals of the student organization.</w:t>
            </w:r>
          </w:p>
        </w:tc>
        <w:tc>
          <w:tcPr>
            <w:tcW w:w="4602" w:type="dxa"/>
          </w:tcPr>
          <w:p w14:paraId="3418F023"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3BC14350"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personal development and preparation for adult life</w:t>
            </w:r>
          </w:p>
          <w:p w14:paraId="0040181A"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making decisions and assuming responsibilities</w:t>
            </w:r>
          </w:p>
          <w:p w14:paraId="35E94E39"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encouraging democracy through cooperative action</w:t>
            </w:r>
          </w:p>
          <w:p w14:paraId="526AC410"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preparing for multiple, </w:t>
            </w:r>
            <w:proofErr w:type="gramStart"/>
            <w:r w:rsidRPr="00ED3052">
              <w:rPr>
                <w:rFonts w:ascii="Times New Roman" w:eastAsia="Times New Roman" w:hAnsi="Times New Roman" w:cs="Times New Roman"/>
                <w:sz w:val="24"/>
                <w:szCs w:val="24"/>
              </w:rPr>
              <w:t>nontraditional</w:t>
            </w:r>
            <w:proofErr w:type="gramEnd"/>
            <w:r w:rsidRPr="00ED3052">
              <w:rPr>
                <w:rFonts w:ascii="Times New Roman" w:eastAsia="Times New Roman" w:hAnsi="Times New Roman" w:cs="Times New Roman"/>
                <w:sz w:val="24"/>
                <w:szCs w:val="24"/>
              </w:rPr>
              <w:t xml:space="preserve"> roles in society</w:t>
            </w:r>
          </w:p>
          <w:p w14:paraId="64F07C7E" w14:textId="77777777" w:rsidR="00C753F8"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greater understanding between youth and adults.</w:t>
            </w:r>
          </w:p>
          <w:p w14:paraId="78E4D014" w14:textId="77777777" w:rsidR="00C753F8" w:rsidRPr="00ED3052" w:rsidRDefault="00C753F8" w:rsidP="000861A3">
            <w:pPr>
              <w:shd w:val="clear" w:color="auto" w:fill="FFFFFF"/>
              <w:ind w:left="1095"/>
              <w:rPr>
                <w:rFonts w:ascii="Times New Roman" w:eastAsia="Times New Roman" w:hAnsi="Times New Roman" w:cs="Times New Roman"/>
                <w:sz w:val="24"/>
                <w:szCs w:val="24"/>
              </w:rPr>
            </w:pPr>
          </w:p>
          <w:p w14:paraId="7D0F7517"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Identification of the goals of the student organization should include</w:t>
            </w:r>
          </w:p>
          <w:p w14:paraId="550BEDDD"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personal growth and leadership development</w:t>
            </w:r>
          </w:p>
          <w:p w14:paraId="45B11086"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4240" w:type="dxa"/>
          </w:tcPr>
          <w:p w14:paraId="34D3CB55" w14:textId="77777777" w:rsidR="00C753F8" w:rsidRPr="009C4A1C" w:rsidRDefault="00C753F8" w:rsidP="000861A3">
            <w:pPr>
              <w:rPr>
                <w:rFonts w:ascii="Times New Roman" w:eastAsia="Times New Roman" w:hAnsi="Times New Roman" w:cs="Times New Roman"/>
                <w:sz w:val="24"/>
                <w:szCs w:val="24"/>
              </w:rPr>
            </w:pPr>
          </w:p>
        </w:tc>
        <w:tc>
          <w:tcPr>
            <w:tcW w:w="2425" w:type="dxa"/>
          </w:tcPr>
          <w:p w14:paraId="3C2C4FE0" w14:textId="77777777" w:rsidR="00C753F8" w:rsidRPr="00446B57" w:rsidRDefault="00C753F8" w:rsidP="000861A3">
            <w:pPr>
              <w:rPr>
                <w:rFonts w:ascii="Times New Roman" w:eastAsia="Times New Roman" w:hAnsi="Times New Roman" w:cs="Times New Roman"/>
                <w:sz w:val="24"/>
                <w:szCs w:val="24"/>
              </w:rPr>
            </w:pPr>
          </w:p>
        </w:tc>
      </w:tr>
      <w:tr w:rsidR="00C753F8" w:rsidRPr="009C4A1C" w14:paraId="54390846" w14:textId="77777777" w:rsidTr="00C753F8">
        <w:tc>
          <w:tcPr>
            <w:tcW w:w="728" w:type="dxa"/>
          </w:tcPr>
          <w:p w14:paraId="42C06EDF" w14:textId="77777777" w:rsidR="00C753F8"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32</w:t>
            </w:r>
          </w:p>
          <w:p w14:paraId="6B6A3860" w14:textId="77777777" w:rsidR="00C753F8" w:rsidRPr="009C4A1C" w:rsidRDefault="00C753F8" w:rsidP="000861A3">
            <w:pPr>
              <w:rPr>
                <w:rFonts w:ascii="Times New Roman" w:eastAsia="Times New Roman" w:hAnsi="Times New Roman" w:cs="Times New Roman"/>
                <w:sz w:val="24"/>
                <w:szCs w:val="24"/>
              </w:rPr>
            </w:pPr>
            <w:r>
              <w:rPr>
                <w:rFonts w:ascii="Times New Roman" w:eastAsia="Times New Roman" w:hAnsi="Times New Roman" w:cs="Times New Roman"/>
                <w:sz w:val="24"/>
                <w:szCs w:val="24"/>
              </w:rPr>
              <w:t>(O)</w:t>
            </w:r>
          </w:p>
        </w:tc>
        <w:tc>
          <w:tcPr>
            <w:tcW w:w="2395" w:type="dxa"/>
          </w:tcPr>
          <w:p w14:paraId="6501B322" w14:textId="77777777" w:rsidR="00C753F8" w:rsidRPr="009C4A1C" w:rsidRDefault="00C753F8" w:rsidP="000861A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C4A1C">
              <w:rPr>
                <w:rFonts w:ascii="Times New Roman" w:eastAsia="Times New Roman" w:hAnsi="Times New Roman" w:cs="Times New Roman"/>
                <w:sz w:val="24"/>
                <w:szCs w:val="24"/>
              </w:rPr>
              <w:t>Explain the benefits and responsibilities of membership in the student organization as</w:t>
            </w:r>
          </w:p>
          <w:p w14:paraId="0D420DB9" w14:textId="77777777" w:rsidR="00C753F8" w:rsidRPr="009C4A1C" w:rsidRDefault="00C753F8" w:rsidP="000861A3">
            <w:pPr>
              <w:rPr>
                <w:rFonts w:ascii="Times New Roman" w:eastAsia="Times New Roman" w:hAnsi="Times New Roman" w:cs="Times New Roman"/>
                <w:sz w:val="24"/>
                <w:szCs w:val="24"/>
              </w:rPr>
            </w:pPr>
            <w:proofErr w:type="gramStart"/>
            <w:r w:rsidRPr="009C4A1C">
              <w:rPr>
                <w:rFonts w:ascii="Times New Roman" w:eastAsia="Times New Roman" w:hAnsi="Times New Roman" w:cs="Times New Roman"/>
                <w:sz w:val="24"/>
                <w:szCs w:val="24"/>
              </w:rPr>
              <w:t>a student</w:t>
            </w:r>
            <w:proofErr w:type="gramEnd"/>
            <w:r w:rsidRPr="009C4A1C">
              <w:rPr>
                <w:rFonts w:ascii="Times New Roman" w:eastAsia="Times New Roman" w:hAnsi="Times New Roman" w:cs="Times New Roman"/>
                <w:sz w:val="24"/>
                <w:szCs w:val="24"/>
              </w:rPr>
              <w:t xml:space="preserve"> and in professional/civic organizations as an adult.</w:t>
            </w:r>
          </w:p>
        </w:tc>
        <w:tc>
          <w:tcPr>
            <w:tcW w:w="4602" w:type="dxa"/>
          </w:tcPr>
          <w:p w14:paraId="3A153B0A"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benefits should include</w:t>
            </w:r>
          </w:p>
          <w:p w14:paraId="5B86B763"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leadership and other life skills, including planning, goal setting, problem solving, decision making, and interpersonal communication</w:t>
            </w:r>
          </w:p>
          <w:p w14:paraId="5A36391D"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6D39F9CE"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64313FBB"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experiential learning</w:t>
            </w:r>
          </w:p>
          <w:p w14:paraId="5066D85A"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to compete in student events on local, state, and national levels</w:t>
            </w:r>
          </w:p>
          <w:p w14:paraId="1486D25C"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access to professional information and opportunities</w:t>
            </w:r>
          </w:p>
          <w:p w14:paraId="1340C8D9" w14:textId="77777777" w:rsidR="00C753F8"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career development.</w:t>
            </w:r>
          </w:p>
          <w:p w14:paraId="3765F3DD" w14:textId="77777777" w:rsidR="00C753F8" w:rsidRPr="00ED3052" w:rsidRDefault="00C753F8" w:rsidP="000861A3">
            <w:pPr>
              <w:shd w:val="clear" w:color="auto" w:fill="FFFFFF"/>
              <w:ind w:left="1095"/>
              <w:rPr>
                <w:rFonts w:ascii="Times New Roman" w:eastAsia="Times New Roman" w:hAnsi="Times New Roman" w:cs="Times New Roman"/>
                <w:sz w:val="24"/>
                <w:szCs w:val="24"/>
              </w:rPr>
            </w:pPr>
          </w:p>
          <w:p w14:paraId="5D49469E"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5F26F35D"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74531A10"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display of appropriate conduct in all activities and events related to the </w:t>
            </w:r>
            <w:r w:rsidRPr="00ED3052">
              <w:rPr>
                <w:rFonts w:ascii="Times New Roman" w:eastAsia="Times New Roman" w:hAnsi="Times New Roman" w:cs="Times New Roman"/>
                <w:sz w:val="24"/>
                <w:szCs w:val="24"/>
              </w:rPr>
              <w:lastRenderedPageBreak/>
              <w:t>student organization and professional/civic organizations.</w:t>
            </w:r>
          </w:p>
        </w:tc>
        <w:tc>
          <w:tcPr>
            <w:tcW w:w="4240" w:type="dxa"/>
          </w:tcPr>
          <w:p w14:paraId="331BCB81" w14:textId="77777777" w:rsidR="00C753F8" w:rsidRPr="009C4A1C" w:rsidRDefault="00C753F8" w:rsidP="000861A3">
            <w:pPr>
              <w:rPr>
                <w:rFonts w:ascii="Times New Roman" w:eastAsia="Times New Roman" w:hAnsi="Times New Roman" w:cs="Times New Roman"/>
                <w:sz w:val="24"/>
                <w:szCs w:val="24"/>
              </w:rPr>
            </w:pPr>
          </w:p>
        </w:tc>
        <w:tc>
          <w:tcPr>
            <w:tcW w:w="2425" w:type="dxa"/>
          </w:tcPr>
          <w:p w14:paraId="4C5AD8B9" w14:textId="77777777" w:rsidR="00C753F8" w:rsidRPr="00446B57" w:rsidRDefault="00C753F8" w:rsidP="000861A3">
            <w:pPr>
              <w:rPr>
                <w:rFonts w:ascii="Times New Roman" w:eastAsia="Times New Roman" w:hAnsi="Times New Roman" w:cs="Times New Roman"/>
                <w:sz w:val="24"/>
                <w:szCs w:val="24"/>
              </w:rPr>
            </w:pPr>
          </w:p>
        </w:tc>
      </w:tr>
      <w:tr w:rsidR="00C753F8" w:rsidRPr="009C4A1C" w14:paraId="75C2CB3C" w14:textId="77777777" w:rsidTr="00C753F8">
        <w:tc>
          <w:tcPr>
            <w:tcW w:w="728" w:type="dxa"/>
          </w:tcPr>
          <w:p w14:paraId="2AFF41D1" w14:textId="77777777" w:rsidR="00C753F8"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33</w:t>
            </w:r>
          </w:p>
          <w:p w14:paraId="1D8CC758" w14:textId="77777777" w:rsidR="00C753F8" w:rsidRPr="009C4A1C" w:rsidRDefault="00C753F8" w:rsidP="000861A3">
            <w:pPr>
              <w:rPr>
                <w:rFonts w:ascii="Times New Roman" w:eastAsia="Times New Roman" w:hAnsi="Times New Roman" w:cs="Times New Roman"/>
                <w:sz w:val="24"/>
                <w:szCs w:val="24"/>
              </w:rPr>
            </w:pPr>
            <w:r>
              <w:rPr>
                <w:rFonts w:ascii="Times New Roman" w:eastAsia="Times New Roman" w:hAnsi="Times New Roman" w:cs="Times New Roman"/>
                <w:sz w:val="24"/>
                <w:szCs w:val="24"/>
              </w:rPr>
              <w:t>(O)</w:t>
            </w:r>
          </w:p>
        </w:tc>
        <w:tc>
          <w:tcPr>
            <w:tcW w:w="2395" w:type="dxa"/>
          </w:tcPr>
          <w:p w14:paraId="3CC83B55" w14:textId="77777777" w:rsidR="00C753F8" w:rsidRPr="009C4A1C" w:rsidRDefault="00C753F8" w:rsidP="000861A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C4A1C">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4602" w:type="dxa"/>
          </w:tcPr>
          <w:p w14:paraId="689906D7"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should include contributory participation in activities such as meetings, fund- raising projects, school and community-service projects, and competitive events.</w:t>
            </w:r>
          </w:p>
        </w:tc>
        <w:tc>
          <w:tcPr>
            <w:tcW w:w="4240" w:type="dxa"/>
          </w:tcPr>
          <w:p w14:paraId="51A85393" w14:textId="77777777" w:rsidR="00C753F8" w:rsidRPr="009C4A1C" w:rsidRDefault="00C753F8" w:rsidP="000861A3">
            <w:pPr>
              <w:rPr>
                <w:rFonts w:ascii="Times New Roman" w:eastAsia="Times New Roman" w:hAnsi="Times New Roman" w:cs="Times New Roman"/>
                <w:sz w:val="24"/>
                <w:szCs w:val="24"/>
              </w:rPr>
            </w:pPr>
          </w:p>
        </w:tc>
        <w:tc>
          <w:tcPr>
            <w:tcW w:w="2425" w:type="dxa"/>
          </w:tcPr>
          <w:p w14:paraId="419B16B4" w14:textId="77777777" w:rsidR="00C753F8" w:rsidRPr="00446B57" w:rsidRDefault="00C753F8" w:rsidP="000861A3">
            <w:pPr>
              <w:rPr>
                <w:rFonts w:ascii="Times New Roman" w:eastAsia="Times New Roman" w:hAnsi="Times New Roman" w:cs="Times New Roman"/>
                <w:sz w:val="24"/>
                <w:szCs w:val="24"/>
              </w:rPr>
            </w:pPr>
          </w:p>
        </w:tc>
      </w:tr>
      <w:tr w:rsidR="00C753F8" w:rsidRPr="009C4A1C" w14:paraId="52A05151" w14:textId="77777777" w:rsidTr="00C753F8">
        <w:tc>
          <w:tcPr>
            <w:tcW w:w="728" w:type="dxa"/>
          </w:tcPr>
          <w:p w14:paraId="4CFBA073" w14:textId="77777777" w:rsidR="00C753F8"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34</w:t>
            </w:r>
          </w:p>
          <w:p w14:paraId="6C474C18" w14:textId="77777777" w:rsidR="00C753F8" w:rsidRPr="009C4A1C" w:rsidRDefault="00C753F8" w:rsidP="000861A3">
            <w:pPr>
              <w:rPr>
                <w:rFonts w:ascii="Times New Roman" w:eastAsia="Times New Roman" w:hAnsi="Times New Roman" w:cs="Times New Roman"/>
                <w:sz w:val="24"/>
                <w:szCs w:val="24"/>
              </w:rPr>
            </w:pPr>
            <w:r>
              <w:rPr>
                <w:rFonts w:ascii="Times New Roman" w:eastAsia="Times New Roman" w:hAnsi="Times New Roman" w:cs="Times New Roman"/>
                <w:sz w:val="24"/>
                <w:szCs w:val="24"/>
              </w:rPr>
              <w:t>(O)</w:t>
            </w:r>
          </w:p>
        </w:tc>
        <w:tc>
          <w:tcPr>
            <w:tcW w:w="2395" w:type="dxa"/>
          </w:tcPr>
          <w:p w14:paraId="063F1947" w14:textId="77777777" w:rsidR="00C753F8" w:rsidRPr="009C4A1C" w:rsidRDefault="00C753F8" w:rsidP="000861A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C4A1C">
              <w:rPr>
                <w:rFonts w:ascii="Times New Roman" w:eastAsia="Times New Roman" w:hAnsi="Times New Roman" w:cs="Times New Roman"/>
                <w:sz w:val="24"/>
                <w:szCs w:val="24"/>
              </w:rPr>
              <w:t>Identify Internet safety issues and procedures for complying with acceptable use standards.</w:t>
            </w:r>
          </w:p>
        </w:tc>
        <w:tc>
          <w:tcPr>
            <w:tcW w:w="4602" w:type="dxa"/>
          </w:tcPr>
          <w:p w14:paraId="3DB96347"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should include the following:</w:t>
            </w:r>
          </w:p>
          <w:p w14:paraId="0C227443"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school division's acceptable use policy</w:t>
            </w:r>
          </w:p>
          <w:p w14:paraId="20D2DD2C"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 and guidelines governing Internet usage, including those about copyright and file sharing</w:t>
            </w:r>
          </w:p>
          <w:p w14:paraId="547BA89D"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270081C1"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help protect a computer user against cyber predators</w:t>
            </w:r>
          </w:p>
          <w:p w14:paraId="597E801C"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applications and user techniques that help protect against security attacks</w:t>
            </w:r>
          </w:p>
          <w:p w14:paraId="65059872"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the </w:t>
            </w:r>
            <w:hyperlink r:id="rId8" w:tgtFrame="_blank" w:history="1">
              <w:r w:rsidRPr="00E8219E">
                <w:rPr>
                  <w:rFonts w:ascii="Times New Roman" w:eastAsia="Times New Roman" w:hAnsi="Times New Roman" w:cs="Times New Roman"/>
                  <w:sz w:val="24"/>
                  <w:szCs w:val="24"/>
                  <w:u w:val="single"/>
                </w:rPr>
                <w:t>Virginia Department of Education</w:t>
              </w:r>
            </w:hyperlink>
            <w:r w:rsidRPr="00E8219E">
              <w:rPr>
                <w:rFonts w:ascii="Times New Roman" w:eastAsia="Times New Roman" w:hAnsi="Times New Roman" w:cs="Times New Roman"/>
                <w:sz w:val="24"/>
                <w:szCs w:val="24"/>
                <w:u w:val="single"/>
              </w:rPr>
              <w:t xml:space="preserve"> guidelines</w:t>
            </w:r>
            <w:r w:rsidRPr="00ED3052">
              <w:rPr>
                <w:rFonts w:ascii="Times New Roman" w:eastAsia="Times New Roman" w:hAnsi="Times New Roman" w:cs="Times New Roman"/>
                <w:sz w:val="24"/>
                <w:szCs w:val="24"/>
              </w:rPr>
              <w:t xml:space="preserve"> for instructional programs related to Internet safety.</w:t>
            </w:r>
          </w:p>
        </w:tc>
        <w:tc>
          <w:tcPr>
            <w:tcW w:w="4240" w:type="dxa"/>
          </w:tcPr>
          <w:p w14:paraId="22B64B4C" w14:textId="77777777" w:rsidR="00C753F8" w:rsidRPr="009C4A1C" w:rsidRDefault="00C753F8" w:rsidP="000861A3">
            <w:pPr>
              <w:rPr>
                <w:rFonts w:ascii="Times New Roman" w:eastAsia="Times New Roman" w:hAnsi="Times New Roman" w:cs="Times New Roman"/>
                <w:sz w:val="24"/>
                <w:szCs w:val="24"/>
              </w:rPr>
            </w:pPr>
          </w:p>
        </w:tc>
        <w:tc>
          <w:tcPr>
            <w:tcW w:w="2425" w:type="dxa"/>
          </w:tcPr>
          <w:p w14:paraId="46735C14" w14:textId="77777777" w:rsidR="00C753F8" w:rsidRPr="00446B57" w:rsidRDefault="00C753F8" w:rsidP="000861A3">
            <w:pPr>
              <w:rPr>
                <w:rFonts w:ascii="Times New Roman" w:eastAsia="Times New Roman" w:hAnsi="Times New Roman" w:cs="Times New Roman"/>
                <w:sz w:val="24"/>
                <w:szCs w:val="24"/>
              </w:rPr>
            </w:pPr>
          </w:p>
        </w:tc>
      </w:tr>
      <w:tr w:rsidR="00C753F8" w:rsidRPr="009C4A1C" w14:paraId="3EE2D0CE" w14:textId="77777777" w:rsidTr="00C753F8">
        <w:tc>
          <w:tcPr>
            <w:tcW w:w="728" w:type="dxa"/>
            <w:shd w:val="clear" w:color="auto" w:fill="D0CECE" w:themeFill="background2" w:themeFillShade="E6"/>
          </w:tcPr>
          <w:p w14:paraId="6B5C7966" w14:textId="77777777" w:rsidR="00C753F8" w:rsidRPr="009C4A1C" w:rsidRDefault="00C753F8" w:rsidP="000861A3">
            <w:pPr>
              <w:pStyle w:val="Heading2"/>
              <w:spacing w:before="0" w:beforeAutospacing="0" w:after="0" w:afterAutospacing="0"/>
              <w:rPr>
                <w:sz w:val="24"/>
                <w:szCs w:val="24"/>
              </w:rPr>
            </w:pPr>
          </w:p>
        </w:tc>
        <w:tc>
          <w:tcPr>
            <w:tcW w:w="2395" w:type="dxa"/>
            <w:shd w:val="clear" w:color="auto" w:fill="D0CECE" w:themeFill="background2" w:themeFillShade="E6"/>
          </w:tcPr>
          <w:p w14:paraId="55AA2A40" w14:textId="77777777" w:rsidR="00C753F8" w:rsidRPr="009C4A1C" w:rsidRDefault="00C753F8" w:rsidP="000861A3">
            <w:pPr>
              <w:pStyle w:val="Heading2"/>
              <w:spacing w:before="0" w:beforeAutospacing="0" w:after="0" w:afterAutospacing="0"/>
              <w:rPr>
                <w:sz w:val="24"/>
                <w:szCs w:val="24"/>
              </w:rPr>
            </w:pPr>
            <w:bookmarkStart w:id="6" w:name="_Toc67297993"/>
            <w:r w:rsidRPr="009C4A1C">
              <w:rPr>
                <w:sz w:val="24"/>
                <w:szCs w:val="24"/>
              </w:rPr>
              <w:t>Exploring Work-Based Learning</w:t>
            </w:r>
          </w:p>
        </w:tc>
        <w:tc>
          <w:tcPr>
            <w:tcW w:w="4602" w:type="dxa"/>
            <w:shd w:val="clear" w:color="auto" w:fill="D0CECE" w:themeFill="background2" w:themeFillShade="E6"/>
          </w:tcPr>
          <w:p w14:paraId="7C23BE2D" w14:textId="77777777" w:rsidR="00C753F8" w:rsidRPr="009C4A1C" w:rsidRDefault="00C753F8" w:rsidP="000861A3">
            <w:pPr>
              <w:pStyle w:val="Heading2"/>
              <w:spacing w:before="0" w:beforeAutospacing="0" w:after="0" w:afterAutospacing="0"/>
              <w:rPr>
                <w:sz w:val="24"/>
                <w:szCs w:val="24"/>
              </w:rPr>
            </w:pPr>
          </w:p>
        </w:tc>
        <w:tc>
          <w:tcPr>
            <w:tcW w:w="4240" w:type="dxa"/>
            <w:shd w:val="clear" w:color="auto" w:fill="D0CECE" w:themeFill="background2" w:themeFillShade="E6"/>
          </w:tcPr>
          <w:p w14:paraId="0243B7E4" w14:textId="77777777" w:rsidR="00C753F8" w:rsidRPr="009C4A1C" w:rsidRDefault="00C753F8" w:rsidP="000861A3">
            <w:pPr>
              <w:pStyle w:val="Heading2"/>
              <w:spacing w:before="0" w:beforeAutospacing="0" w:after="0" w:afterAutospacing="0"/>
              <w:rPr>
                <w:sz w:val="24"/>
                <w:szCs w:val="24"/>
              </w:rPr>
            </w:pPr>
          </w:p>
        </w:tc>
        <w:bookmarkEnd w:id="6"/>
        <w:tc>
          <w:tcPr>
            <w:tcW w:w="2425" w:type="dxa"/>
            <w:shd w:val="clear" w:color="auto" w:fill="D0CECE" w:themeFill="background2" w:themeFillShade="E6"/>
          </w:tcPr>
          <w:p w14:paraId="7AF25CE6" w14:textId="77777777" w:rsidR="00C753F8" w:rsidRPr="00446B57" w:rsidRDefault="00C753F8" w:rsidP="000861A3">
            <w:pPr>
              <w:pStyle w:val="Heading2"/>
              <w:spacing w:before="0" w:beforeAutospacing="0" w:after="0" w:afterAutospacing="0"/>
              <w:rPr>
                <w:b w:val="0"/>
                <w:bCs w:val="0"/>
                <w:sz w:val="24"/>
                <w:szCs w:val="24"/>
              </w:rPr>
            </w:pPr>
          </w:p>
        </w:tc>
      </w:tr>
      <w:tr w:rsidR="00C753F8" w:rsidRPr="009C4A1C" w14:paraId="41E27DE2" w14:textId="77777777" w:rsidTr="00C753F8">
        <w:tc>
          <w:tcPr>
            <w:tcW w:w="728" w:type="dxa"/>
          </w:tcPr>
          <w:p w14:paraId="1E7132F3"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35</w:t>
            </w:r>
          </w:p>
        </w:tc>
        <w:tc>
          <w:tcPr>
            <w:tcW w:w="2395" w:type="dxa"/>
          </w:tcPr>
          <w:p w14:paraId="77BC4C05"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types of work-based learning</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(WBL) opportunities.</w:t>
            </w:r>
          </w:p>
        </w:tc>
        <w:tc>
          <w:tcPr>
            <w:tcW w:w="4602" w:type="dxa"/>
          </w:tcPr>
          <w:p w14:paraId="0DBD616B" w14:textId="77777777" w:rsidR="00C753F8" w:rsidRPr="00ED3052" w:rsidRDefault="00C753F8" w:rsidP="000861A3">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p>
          <w:p w14:paraId="354EF441"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job shadowing</w:t>
            </w:r>
          </w:p>
          <w:p w14:paraId="30FD25CD"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mentorship</w:t>
            </w:r>
          </w:p>
          <w:p w14:paraId="7A9FE82F"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639B548C"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school-based enterprise</w:t>
            </w:r>
          </w:p>
          <w:p w14:paraId="59077A44"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entrepreneurship</w:t>
            </w:r>
          </w:p>
          <w:p w14:paraId="0EEA62C4"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internship</w:t>
            </w:r>
          </w:p>
          <w:p w14:paraId="50DBA76F"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service learning</w:t>
            </w:r>
          </w:p>
          <w:p w14:paraId="15B329F0"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155CA326"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cooperative education</w:t>
            </w:r>
          </w:p>
          <w:p w14:paraId="1DEB9CCF"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Youth Registered Apprenticeship</w:t>
            </w:r>
          </w:p>
          <w:p w14:paraId="72EB66EC" w14:textId="77777777" w:rsidR="00C753F8" w:rsidRPr="00ED3052"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Registered Apprenticeship</w:t>
            </w:r>
          </w:p>
          <w:p w14:paraId="4BD84EA4"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Supervised Agricultural Experience.</w:t>
            </w:r>
          </w:p>
        </w:tc>
        <w:tc>
          <w:tcPr>
            <w:tcW w:w="4240" w:type="dxa"/>
          </w:tcPr>
          <w:p w14:paraId="444DBA6D"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work-based learning?</w:t>
            </w:r>
          </w:p>
          <w:p w14:paraId="74F5C10F"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work-based learning help an individual identify a career choice?</w:t>
            </w:r>
          </w:p>
          <w:p w14:paraId="12FC5802"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being an active listener help an individual in a work-based learning situation?</w:t>
            </w:r>
          </w:p>
          <w:p w14:paraId="75C90C6E"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will participation in a work-based learning situation improve leadership skills? Teamwork skills?</w:t>
            </w:r>
          </w:p>
          <w:p w14:paraId="3CEED1A5"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teamwork in a work-based learning situation?</w:t>
            </w:r>
          </w:p>
          <w:p w14:paraId="30ED802F" w14:textId="77777777" w:rsidR="00C753F8" w:rsidRPr="00ED3052"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time management important in work-based learning?</w:t>
            </w:r>
          </w:p>
          <w:p w14:paraId="225B4B5D"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consequences may result if a person fails to meet deadlines?</w:t>
            </w:r>
          </w:p>
        </w:tc>
        <w:tc>
          <w:tcPr>
            <w:tcW w:w="2425" w:type="dxa"/>
          </w:tcPr>
          <w:p w14:paraId="236702C8" w14:textId="77777777" w:rsidR="00C753F8" w:rsidRPr="00446B57" w:rsidRDefault="00C753F8" w:rsidP="000861A3">
            <w:pPr>
              <w:rPr>
                <w:rFonts w:ascii="Times New Roman" w:eastAsia="Times New Roman" w:hAnsi="Times New Roman" w:cs="Times New Roman"/>
                <w:sz w:val="24"/>
                <w:szCs w:val="24"/>
              </w:rPr>
            </w:pPr>
          </w:p>
        </w:tc>
      </w:tr>
      <w:tr w:rsidR="00C753F8" w:rsidRPr="009C4A1C" w14:paraId="4D0E17A4" w14:textId="77777777" w:rsidTr="00C753F8">
        <w:tc>
          <w:tcPr>
            <w:tcW w:w="728" w:type="dxa"/>
          </w:tcPr>
          <w:p w14:paraId="29042F07"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36 (O)</w:t>
            </w:r>
          </w:p>
        </w:tc>
        <w:tc>
          <w:tcPr>
            <w:tcW w:w="2395" w:type="dxa"/>
          </w:tcPr>
          <w:p w14:paraId="208CF6E9" w14:textId="77777777" w:rsidR="00C753F8" w:rsidRPr="009C4A1C" w:rsidRDefault="00C753F8" w:rsidP="000861A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C4A1C">
              <w:rPr>
                <w:rFonts w:ascii="Times New Roman" w:eastAsia="Times New Roman" w:hAnsi="Times New Roman" w:cs="Times New Roman"/>
                <w:sz w:val="24"/>
                <w:szCs w:val="24"/>
              </w:rPr>
              <w:t>Reflect on lessons learned during the WBL experience.</w:t>
            </w:r>
          </w:p>
        </w:tc>
        <w:tc>
          <w:tcPr>
            <w:tcW w:w="4602" w:type="dxa"/>
          </w:tcPr>
          <w:p w14:paraId="5AE91A8A" w14:textId="77777777" w:rsidR="00C753F8" w:rsidRPr="009C4A1C" w:rsidRDefault="00C753F8" w:rsidP="000861A3">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Reflection includes</w:t>
            </w:r>
          </w:p>
          <w:p w14:paraId="3BAC0E6E"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procedures</w:t>
            </w:r>
          </w:p>
          <w:p w14:paraId="52B253D2"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proofErr w:type="gramStart"/>
            <w:r w:rsidRPr="009C4A1C">
              <w:rPr>
                <w:rFonts w:ascii="Times New Roman" w:eastAsia="Times New Roman" w:hAnsi="Times New Roman" w:cs="Times New Roman"/>
                <w:sz w:val="24"/>
                <w:szCs w:val="24"/>
              </w:rPr>
              <w:t>application</w:t>
            </w:r>
            <w:proofErr w:type="gramEnd"/>
            <w:r w:rsidRPr="009C4A1C">
              <w:rPr>
                <w:rFonts w:ascii="Times New Roman" w:eastAsia="Times New Roman" w:hAnsi="Times New Roman" w:cs="Times New Roman"/>
                <w:sz w:val="24"/>
                <w:szCs w:val="24"/>
              </w:rPr>
              <w:t xml:space="preserve"> of course competencies to WBL experience</w:t>
            </w:r>
          </w:p>
          <w:p w14:paraId="1E469288"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new knowledge gained through the WBL experience.</w:t>
            </w:r>
          </w:p>
        </w:tc>
        <w:tc>
          <w:tcPr>
            <w:tcW w:w="4240" w:type="dxa"/>
          </w:tcPr>
          <w:p w14:paraId="14702CD2"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practices that will help in the reflection process?</w:t>
            </w:r>
          </w:p>
          <w:p w14:paraId="2E743DB8"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necessary skills to pursue a career in the related area?</w:t>
            </w:r>
          </w:p>
          <w:p w14:paraId="3C7095FC"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reflect on the WBL experience?</w:t>
            </w:r>
          </w:p>
          <w:p w14:paraId="4636ABBB"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cooperation vital to being successful during a WBL experience?</w:t>
            </w:r>
          </w:p>
          <w:p w14:paraId="3A66EDD7"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other opportunities may exist for a person who excels during a WBL experience?</w:t>
            </w:r>
          </w:p>
          <w:p w14:paraId="19BF20D5"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How can the skills </w:t>
            </w:r>
            <w:proofErr w:type="gramStart"/>
            <w:r w:rsidRPr="009C4A1C">
              <w:rPr>
                <w:rFonts w:ascii="Times New Roman" w:eastAsia="Times New Roman" w:hAnsi="Times New Roman" w:cs="Times New Roman"/>
                <w:sz w:val="24"/>
                <w:szCs w:val="24"/>
              </w:rPr>
              <w:t>gained</w:t>
            </w:r>
            <w:proofErr w:type="gramEnd"/>
            <w:r w:rsidRPr="009C4A1C">
              <w:rPr>
                <w:rFonts w:ascii="Times New Roman" w:eastAsia="Times New Roman" w:hAnsi="Times New Roman" w:cs="Times New Roman"/>
                <w:sz w:val="24"/>
                <w:szCs w:val="24"/>
              </w:rPr>
              <w:t xml:space="preserve"> during a WBL experience benefit a student after graduation?</w:t>
            </w:r>
          </w:p>
        </w:tc>
        <w:tc>
          <w:tcPr>
            <w:tcW w:w="2425" w:type="dxa"/>
          </w:tcPr>
          <w:p w14:paraId="545B490B" w14:textId="77777777" w:rsidR="00C753F8" w:rsidRPr="00446B57" w:rsidRDefault="00C753F8" w:rsidP="000861A3">
            <w:pPr>
              <w:rPr>
                <w:rFonts w:ascii="Times New Roman" w:eastAsia="Times New Roman" w:hAnsi="Times New Roman" w:cs="Times New Roman"/>
                <w:sz w:val="24"/>
                <w:szCs w:val="24"/>
              </w:rPr>
            </w:pPr>
          </w:p>
        </w:tc>
      </w:tr>
      <w:tr w:rsidR="00C753F8" w:rsidRPr="009C4A1C" w14:paraId="06ADEE69" w14:textId="77777777" w:rsidTr="00C753F8">
        <w:tc>
          <w:tcPr>
            <w:tcW w:w="728" w:type="dxa"/>
          </w:tcPr>
          <w:p w14:paraId="30ADD6F4"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37</w:t>
            </w:r>
          </w:p>
        </w:tc>
        <w:tc>
          <w:tcPr>
            <w:tcW w:w="2395" w:type="dxa"/>
          </w:tcPr>
          <w:p w14:paraId="181C2975"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Explore career opportunities related to the WBL experience.</w:t>
            </w:r>
          </w:p>
        </w:tc>
        <w:tc>
          <w:tcPr>
            <w:tcW w:w="4602" w:type="dxa"/>
          </w:tcPr>
          <w:p w14:paraId="0B6F26AD" w14:textId="77777777" w:rsidR="00C753F8" w:rsidRPr="009C4A1C" w:rsidRDefault="00C753F8" w:rsidP="000861A3">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422B8507"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possible careers related to this course</w:t>
            </w:r>
          </w:p>
          <w:p w14:paraId="1A9B30A4"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4EA5C7EA"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determining the education and experience required</w:t>
            </w:r>
          </w:p>
          <w:p w14:paraId="48F328A9"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exploring job opportunities, salaries, and benefits.</w:t>
            </w:r>
          </w:p>
        </w:tc>
        <w:tc>
          <w:tcPr>
            <w:tcW w:w="4240" w:type="dxa"/>
          </w:tcPr>
          <w:p w14:paraId="336BAE44"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local career opportunities in each of the career pathways?</w:t>
            </w:r>
          </w:p>
          <w:p w14:paraId="45093C7F"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level of education is required for different careers in each of the career pathways?</w:t>
            </w:r>
          </w:p>
          <w:p w14:paraId="0E62AD28"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potential salaries and opportunities for advancement in different careers within the pathways?</w:t>
            </w:r>
          </w:p>
          <w:p w14:paraId="7A9982E9"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careers are available through government agencies?</w:t>
            </w:r>
          </w:p>
          <w:p w14:paraId="6E402B5D"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How would an individual begin to start his/her own business?</w:t>
            </w:r>
          </w:p>
          <w:p w14:paraId="2ECC7F67"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career outlook for the pathways within the WBL experience?</w:t>
            </w:r>
          </w:p>
          <w:p w14:paraId="76406C8E"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careers within the WBL experience that interest you?</w:t>
            </w:r>
          </w:p>
        </w:tc>
        <w:tc>
          <w:tcPr>
            <w:tcW w:w="2425" w:type="dxa"/>
          </w:tcPr>
          <w:p w14:paraId="20917122" w14:textId="77777777" w:rsidR="00C753F8" w:rsidRPr="00446B57" w:rsidRDefault="00C753F8" w:rsidP="000861A3">
            <w:pPr>
              <w:rPr>
                <w:rFonts w:ascii="Times New Roman" w:eastAsia="Times New Roman" w:hAnsi="Times New Roman" w:cs="Times New Roman"/>
                <w:sz w:val="24"/>
                <w:szCs w:val="24"/>
              </w:rPr>
            </w:pPr>
          </w:p>
        </w:tc>
      </w:tr>
      <w:tr w:rsidR="00C753F8" w:rsidRPr="009C4A1C" w14:paraId="2AB73DFE" w14:textId="77777777" w:rsidTr="00C753F8">
        <w:tc>
          <w:tcPr>
            <w:tcW w:w="728" w:type="dxa"/>
          </w:tcPr>
          <w:p w14:paraId="599FE971" w14:textId="77777777" w:rsidR="00C753F8" w:rsidRPr="009C4A1C" w:rsidRDefault="00C753F8" w:rsidP="000861A3">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38 (O)</w:t>
            </w:r>
          </w:p>
        </w:tc>
        <w:tc>
          <w:tcPr>
            <w:tcW w:w="2395" w:type="dxa"/>
          </w:tcPr>
          <w:p w14:paraId="66CB6FD6" w14:textId="77777777" w:rsidR="00C753F8" w:rsidRPr="009C4A1C" w:rsidRDefault="00C753F8" w:rsidP="000861A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C4A1C">
              <w:rPr>
                <w:rFonts w:ascii="Times New Roman" w:eastAsia="Times New Roman" w:hAnsi="Times New Roman" w:cs="Times New Roman"/>
                <w:sz w:val="24"/>
                <w:szCs w:val="24"/>
              </w:rPr>
              <w:t>Participate in a WBL experience, when appropriate.</w:t>
            </w:r>
          </w:p>
        </w:tc>
        <w:tc>
          <w:tcPr>
            <w:tcW w:w="4602" w:type="dxa"/>
          </w:tcPr>
          <w:p w14:paraId="258E5224" w14:textId="77777777" w:rsidR="00C753F8" w:rsidRPr="009C4A1C" w:rsidRDefault="00C753F8" w:rsidP="000861A3">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includes</w:t>
            </w:r>
          </w:p>
          <w:p w14:paraId="5FF1EA0C"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an emphasis on the relationship between course competencies and the WBL experience</w:t>
            </w:r>
          </w:p>
          <w:p w14:paraId="5EACA653"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adherence to workplace expectations during the WBL experience</w:t>
            </w:r>
          </w:p>
          <w:p w14:paraId="2075A16F" w14:textId="77777777" w:rsidR="00C753F8" w:rsidRPr="009C4A1C" w:rsidRDefault="00C753F8">
            <w:pPr>
              <w:pStyle w:val="ListParagraph"/>
              <w:numPr>
                <w:ilvl w:val="0"/>
                <w:numId w:val="7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completion of the WBL experience.</w:t>
            </w:r>
          </w:p>
        </w:tc>
        <w:tc>
          <w:tcPr>
            <w:tcW w:w="4240" w:type="dxa"/>
          </w:tcPr>
          <w:p w14:paraId="5BBEECA6"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Who can participate in a WBL experience?</w:t>
            </w:r>
          </w:p>
          <w:p w14:paraId="46898787"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Why is it important to keep the lines of communication open with the WBL </w:t>
            </w:r>
            <w:proofErr w:type="gramStart"/>
            <w:r w:rsidRPr="009C4A1C">
              <w:rPr>
                <w:rFonts w:ascii="Times New Roman" w:eastAsia="Times New Roman" w:hAnsi="Times New Roman" w:cs="Times New Roman"/>
                <w:sz w:val="24"/>
                <w:szCs w:val="24"/>
              </w:rPr>
              <w:t>experience</w:t>
            </w:r>
            <w:proofErr w:type="gramEnd"/>
            <w:r w:rsidRPr="009C4A1C">
              <w:rPr>
                <w:rFonts w:ascii="Times New Roman" w:eastAsia="Times New Roman" w:hAnsi="Times New Roman" w:cs="Times New Roman"/>
                <w:sz w:val="24"/>
                <w:szCs w:val="24"/>
              </w:rPr>
              <w:t xml:space="preserve"> participants?</w:t>
            </w:r>
          </w:p>
          <w:p w14:paraId="25211D1D"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role does active listening play in performing various tasks during the WBL experience?</w:t>
            </w:r>
          </w:p>
          <w:p w14:paraId="02669790"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participating in a WBL experience contribute to career development?</w:t>
            </w:r>
          </w:p>
          <w:p w14:paraId="34D1215E"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can students do to balance time, work, and study during a WBL experience?</w:t>
            </w:r>
          </w:p>
          <w:p w14:paraId="55F9D383" w14:textId="77777777" w:rsidR="00C753F8" w:rsidRPr="009C4A1C" w:rsidRDefault="00C753F8">
            <w:pPr>
              <w:pStyle w:val="ListParagraph"/>
              <w:numPr>
                <w:ilvl w:val="0"/>
                <w:numId w:val="7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consequences may result if a participant does not follow instructions during a WBL experience?</w:t>
            </w:r>
          </w:p>
        </w:tc>
        <w:tc>
          <w:tcPr>
            <w:tcW w:w="2425" w:type="dxa"/>
          </w:tcPr>
          <w:p w14:paraId="6C343A8E" w14:textId="77777777" w:rsidR="00C753F8" w:rsidRPr="00446B57" w:rsidRDefault="00C753F8" w:rsidP="000861A3">
            <w:pPr>
              <w:rPr>
                <w:rFonts w:ascii="Times New Roman" w:eastAsia="Times New Roman" w:hAnsi="Times New Roman" w:cs="Times New Roman"/>
                <w:sz w:val="24"/>
                <w:szCs w:val="24"/>
              </w:rPr>
            </w:pPr>
          </w:p>
        </w:tc>
      </w:tr>
      <w:tr w:rsidR="00A442C1" w:rsidRPr="00D83CFE" w14:paraId="7E4F3F7D" w14:textId="2A651D1B" w:rsidTr="00C753F8">
        <w:tblPrEx>
          <w:tblCellMar>
            <w:left w:w="115" w:type="dxa"/>
            <w:right w:w="115" w:type="dxa"/>
          </w:tblCellMar>
        </w:tblPrEx>
        <w:trPr>
          <w:trHeight w:val="269"/>
        </w:trPr>
        <w:tc>
          <w:tcPr>
            <w:tcW w:w="11965" w:type="dxa"/>
            <w:gridSpan w:val="4"/>
            <w:shd w:val="clear" w:color="auto" w:fill="AEAAAA" w:themeFill="background2" w:themeFillShade="BF"/>
          </w:tcPr>
          <w:p w14:paraId="0B7BC472" w14:textId="78F73B7E" w:rsidR="00A442C1" w:rsidRPr="00D83CFE" w:rsidRDefault="00A442C1" w:rsidP="008310AF">
            <w:pPr>
              <w:rPr>
                <w:rFonts w:ascii="Times New Roman" w:eastAsia="Times New Roman" w:hAnsi="Times New Roman" w:cs="Times New Roman"/>
                <w:b/>
                <w:bCs/>
                <w:sz w:val="24"/>
                <w:szCs w:val="24"/>
              </w:rPr>
            </w:pPr>
            <w:bookmarkStart w:id="7" w:name="_Hlk67059799"/>
            <w:bookmarkEnd w:id="0"/>
            <w:r w:rsidRPr="00D83CFE">
              <w:rPr>
                <w:rFonts w:ascii="Times New Roman" w:eastAsia="Times New Roman" w:hAnsi="Times New Roman" w:cs="Times New Roman"/>
                <w:b/>
                <w:bCs/>
                <w:sz w:val="24"/>
                <w:szCs w:val="24"/>
              </w:rPr>
              <w:t>Leading Self: Foundations of Leadership</w:t>
            </w:r>
          </w:p>
        </w:tc>
        <w:tc>
          <w:tcPr>
            <w:tcW w:w="2425" w:type="dxa"/>
            <w:shd w:val="clear" w:color="auto" w:fill="AEAAAA" w:themeFill="background2" w:themeFillShade="BF"/>
          </w:tcPr>
          <w:p w14:paraId="041A60F1" w14:textId="099FDBEC" w:rsidR="00A442C1" w:rsidRPr="00D83CFE" w:rsidRDefault="00A442C1" w:rsidP="008310AF">
            <w:pPr>
              <w:rPr>
                <w:rFonts w:ascii="Times New Roman" w:eastAsia="Times New Roman" w:hAnsi="Times New Roman" w:cs="Times New Roman"/>
                <w:b/>
                <w:bCs/>
                <w:sz w:val="24"/>
                <w:szCs w:val="24"/>
              </w:rPr>
            </w:pPr>
          </w:p>
        </w:tc>
      </w:tr>
      <w:bookmarkEnd w:id="7"/>
      <w:tr w:rsidR="00A442C1" w:rsidRPr="00D83CFE" w14:paraId="5B0AFF0A" w14:textId="03059FA6" w:rsidTr="00C753F8">
        <w:tblPrEx>
          <w:tblCellMar>
            <w:left w:w="115" w:type="dxa"/>
            <w:right w:w="115" w:type="dxa"/>
          </w:tblCellMar>
        </w:tblPrEx>
        <w:tc>
          <w:tcPr>
            <w:tcW w:w="728" w:type="dxa"/>
          </w:tcPr>
          <w:p w14:paraId="29F216E5" w14:textId="2991A945"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2395" w:type="dxa"/>
            <w:shd w:val="clear" w:color="auto" w:fill="FFFFFF" w:themeFill="background1"/>
            <w:tcMar>
              <w:top w:w="43" w:type="dxa"/>
              <w:left w:w="115" w:type="dxa"/>
              <w:bottom w:w="43" w:type="dxa"/>
              <w:right w:w="115" w:type="dxa"/>
            </w:tcMar>
          </w:tcPr>
          <w:p w14:paraId="47652B5A" w14:textId="3BC8285F"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Explain the essence of leadership.</w:t>
            </w:r>
          </w:p>
        </w:tc>
        <w:tc>
          <w:tcPr>
            <w:tcW w:w="4602" w:type="dxa"/>
          </w:tcPr>
          <w:p w14:paraId="53A477BD" w14:textId="231CD371"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Explanation should include</w:t>
            </w:r>
          </w:p>
          <w:p w14:paraId="49FCEA15" w14:textId="7193840C" w:rsidR="00A442C1" w:rsidRPr="00D83CFE" w:rsidRDefault="00A442C1" w:rsidP="00584885">
            <w:pPr>
              <w:pStyle w:val="ListParagraph"/>
              <w:numPr>
                <w:ilvl w:val="0"/>
                <w:numId w:val="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describing how leadership is not bound to job titles or specific professions </w:t>
            </w:r>
            <w:r>
              <w:rPr>
                <w:rFonts w:ascii="Times New Roman" w:eastAsia="Times New Roman" w:hAnsi="Times New Roman" w:cs="Times New Roman"/>
                <w:sz w:val="24"/>
                <w:szCs w:val="24"/>
              </w:rPr>
              <w:t>and can be demonstrated across all organizational levels</w:t>
            </w:r>
          </w:p>
          <w:p w14:paraId="3A3203C6" w14:textId="145E19BB" w:rsidR="00A442C1" w:rsidRPr="00D83CFE" w:rsidRDefault="00A442C1" w:rsidP="00584885">
            <w:pPr>
              <w:pStyle w:val="ListParagraph"/>
              <w:numPr>
                <w:ilvl w:val="0"/>
                <w:numId w:val="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describing how leadership drives clarity, accountability, innovation, and results</w:t>
            </w:r>
          </w:p>
          <w:p w14:paraId="0F3D0593" w14:textId="745B9521" w:rsidR="00A442C1" w:rsidRPr="00D83CFE" w:rsidRDefault="00A442C1" w:rsidP="00584885">
            <w:pPr>
              <w:pStyle w:val="ListParagraph"/>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identifying</w:t>
            </w:r>
            <w:r w:rsidRPr="00D83CFE">
              <w:rPr>
                <w:rFonts w:ascii="Times New Roman" w:eastAsia="Times New Roman" w:hAnsi="Times New Roman" w:cs="Times New Roman"/>
                <w:sz w:val="24"/>
                <w:szCs w:val="24"/>
              </w:rPr>
              <w:t xml:space="preserve"> behaviors that inspire others, guide decision-making, and </w:t>
            </w:r>
            <w:r w:rsidRPr="00D83CFE">
              <w:rPr>
                <w:rFonts w:ascii="Times New Roman" w:eastAsia="Times New Roman" w:hAnsi="Times New Roman" w:cs="Times New Roman"/>
                <w:sz w:val="24"/>
                <w:szCs w:val="24"/>
              </w:rPr>
              <w:lastRenderedPageBreak/>
              <w:t>contribute to a culture of shared responsibility and continuous improvement.</w:t>
            </w:r>
          </w:p>
        </w:tc>
        <w:tc>
          <w:tcPr>
            <w:tcW w:w="4240" w:type="dxa"/>
          </w:tcPr>
          <w:p w14:paraId="464DA2B0" w14:textId="4A15549A"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lastRenderedPageBreak/>
              <w:t>Process/Skill Questions:</w:t>
            </w:r>
          </w:p>
          <w:p w14:paraId="63177C75" w14:textId="08A1E7FE" w:rsidR="00A442C1" w:rsidRPr="00D83CFE" w:rsidRDefault="00A442C1" w:rsidP="00584885">
            <w:pPr>
              <w:pStyle w:val="ListParagraph"/>
              <w:numPr>
                <w:ilvl w:val="0"/>
                <w:numId w:val="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leadership behaviors do you consistently model, and what impact have they had?</w:t>
            </w:r>
          </w:p>
          <w:p w14:paraId="170E7025" w14:textId="5E6CDABB" w:rsidR="00A442C1" w:rsidRPr="00D83CFE" w:rsidRDefault="00A442C1" w:rsidP="00584885">
            <w:pPr>
              <w:pStyle w:val="ListParagraph"/>
              <w:numPr>
                <w:ilvl w:val="0"/>
                <w:numId w:val="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cross-disciplinary perspectives do you intentionally include in planning and problem-solving?</w:t>
            </w:r>
          </w:p>
          <w:p w14:paraId="7264AD5C" w14:textId="69001125" w:rsidR="00A442C1" w:rsidRPr="00D83CFE" w:rsidRDefault="00A442C1" w:rsidP="00584885">
            <w:pPr>
              <w:pStyle w:val="ListParagraph"/>
              <w:numPr>
                <w:ilvl w:val="0"/>
                <w:numId w:val="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does shared leadership improve results?</w:t>
            </w:r>
          </w:p>
          <w:p w14:paraId="330B7EC4" w14:textId="6E6BE9E2" w:rsidR="00A442C1" w:rsidRPr="00D83CFE" w:rsidRDefault="00A442C1" w:rsidP="00584885">
            <w:pPr>
              <w:pStyle w:val="ListParagraph"/>
              <w:numPr>
                <w:ilvl w:val="0"/>
                <w:numId w:val="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lastRenderedPageBreak/>
              <w:t>How do leadership practices build trust?</w:t>
            </w:r>
          </w:p>
        </w:tc>
        <w:tc>
          <w:tcPr>
            <w:tcW w:w="2425" w:type="dxa"/>
          </w:tcPr>
          <w:p w14:paraId="09CA4939" w14:textId="15D3B2F9"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lastRenderedPageBreak/>
              <w:t>English: 9.RV, 9.C, 9.LU, 10.RV, 10.C, 10.LU, 11.RV, 11.C, 11.LU, 12.RV, 12.C, 12.LU</w:t>
            </w:r>
          </w:p>
        </w:tc>
      </w:tr>
      <w:tr w:rsidR="00A442C1" w:rsidRPr="00D83CFE" w14:paraId="6835D973" w14:textId="3067BFBD" w:rsidTr="00C753F8">
        <w:tblPrEx>
          <w:tblCellMar>
            <w:left w:w="115" w:type="dxa"/>
            <w:right w:w="115" w:type="dxa"/>
          </w:tblCellMar>
        </w:tblPrEx>
        <w:tc>
          <w:tcPr>
            <w:tcW w:w="728" w:type="dxa"/>
            <w:shd w:val="clear" w:color="auto" w:fill="FFFFFF" w:themeFill="background1"/>
          </w:tcPr>
          <w:p w14:paraId="438414E9" w14:textId="16E66786"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2395" w:type="dxa"/>
            <w:shd w:val="clear" w:color="auto" w:fill="FFFFFF" w:themeFill="background1"/>
            <w:tcMar>
              <w:top w:w="43" w:type="dxa"/>
              <w:left w:w="115" w:type="dxa"/>
              <w:bottom w:w="43" w:type="dxa"/>
              <w:right w:w="115" w:type="dxa"/>
            </w:tcMar>
          </w:tcPr>
          <w:p w14:paraId="3D2303D7" w14:textId="0D08C788" w:rsidR="00A442C1" w:rsidRPr="00D83CFE" w:rsidRDefault="00A442C1" w:rsidP="00584885">
            <w:pPr>
              <w:rPr>
                <w:rFonts w:ascii="Times New Roman" w:hAnsi="Times New Roman" w:cs="Times New Roman"/>
                <w:sz w:val="24"/>
                <w:szCs w:val="24"/>
              </w:rPr>
            </w:pPr>
            <w:r w:rsidRPr="00D83CFE">
              <w:rPr>
                <w:rFonts w:ascii="Times New Roman" w:eastAsia="Times New Roman" w:hAnsi="Times New Roman" w:cs="Times New Roman"/>
                <w:sz w:val="24"/>
                <w:szCs w:val="24"/>
              </w:rPr>
              <w:t xml:space="preserve">Analyze leaders and their distinguishing characteristics. </w:t>
            </w:r>
          </w:p>
        </w:tc>
        <w:tc>
          <w:tcPr>
            <w:tcW w:w="4602" w:type="dxa"/>
          </w:tcPr>
          <w:p w14:paraId="0EEEB34B" w14:textId="07720513"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Analysis may include</w:t>
            </w:r>
          </w:p>
          <w:p w14:paraId="766107C1" w14:textId="1A15114A" w:rsidR="00A442C1" w:rsidRPr="00D83CFE" w:rsidRDefault="00A442C1" w:rsidP="00584885">
            <w:pPr>
              <w:pStyle w:val="ListParagraph"/>
              <w:numPr>
                <w:ilvl w:val="0"/>
                <w:numId w:val="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the characteristics of effective leaders</w:t>
            </w:r>
          </w:p>
          <w:p w14:paraId="37B88482" w14:textId="77777777" w:rsidR="00A442C1" w:rsidRPr="00D83CFE" w:rsidRDefault="00A442C1" w:rsidP="00584885">
            <w:pPr>
              <w:pStyle w:val="ListParagraph"/>
              <w:numPr>
                <w:ilvl w:val="1"/>
                <w:numId w:val="1"/>
              </w:numPr>
              <w:rPr>
                <w:rFonts w:ascii="Times New Roman" w:hAnsi="Times New Roman" w:cs="Times New Roman"/>
                <w:sz w:val="24"/>
                <w:szCs w:val="24"/>
              </w:rPr>
            </w:pPr>
            <w:r w:rsidRPr="00D83CFE">
              <w:rPr>
                <w:rFonts w:ascii="Times New Roman" w:hAnsi="Times New Roman" w:cs="Times New Roman"/>
                <w:sz w:val="24"/>
                <w:szCs w:val="24"/>
              </w:rPr>
              <w:t>clear communication</w:t>
            </w:r>
          </w:p>
          <w:p w14:paraId="3CC04DDD" w14:textId="77777777" w:rsidR="00A442C1" w:rsidRPr="00D83CFE" w:rsidRDefault="00A442C1" w:rsidP="00584885">
            <w:pPr>
              <w:pStyle w:val="ListParagraph"/>
              <w:numPr>
                <w:ilvl w:val="1"/>
                <w:numId w:val="1"/>
              </w:numPr>
              <w:rPr>
                <w:rFonts w:ascii="Times New Roman" w:hAnsi="Times New Roman" w:cs="Times New Roman"/>
                <w:sz w:val="24"/>
                <w:szCs w:val="24"/>
              </w:rPr>
            </w:pPr>
            <w:r w:rsidRPr="00D83CFE">
              <w:rPr>
                <w:rFonts w:ascii="Times New Roman" w:hAnsi="Times New Roman" w:cs="Times New Roman"/>
                <w:sz w:val="24"/>
                <w:szCs w:val="24"/>
              </w:rPr>
              <w:t>emotional intelligence</w:t>
            </w:r>
          </w:p>
          <w:p w14:paraId="3877DA92" w14:textId="77777777" w:rsidR="00A442C1" w:rsidRPr="00D83CFE" w:rsidRDefault="00A442C1" w:rsidP="00584885">
            <w:pPr>
              <w:pStyle w:val="ListParagraph"/>
              <w:numPr>
                <w:ilvl w:val="1"/>
                <w:numId w:val="1"/>
              </w:numPr>
              <w:rPr>
                <w:rFonts w:ascii="Times New Roman" w:hAnsi="Times New Roman" w:cs="Times New Roman"/>
                <w:sz w:val="24"/>
                <w:szCs w:val="24"/>
              </w:rPr>
            </w:pPr>
            <w:r w:rsidRPr="00D83CFE">
              <w:rPr>
                <w:rFonts w:ascii="Times New Roman" w:hAnsi="Times New Roman" w:cs="Times New Roman"/>
                <w:sz w:val="24"/>
                <w:szCs w:val="24"/>
              </w:rPr>
              <w:t>vision and strategic thinking</w:t>
            </w:r>
          </w:p>
          <w:p w14:paraId="6908F139" w14:textId="0029E0CF" w:rsidR="00A442C1" w:rsidRPr="00D83CFE" w:rsidRDefault="00A442C1" w:rsidP="00584885">
            <w:pPr>
              <w:pStyle w:val="ListParagraph"/>
              <w:numPr>
                <w:ilvl w:val="1"/>
                <w:numId w:val="1"/>
              </w:numPr>
              <w:rPr>
                <w:rFonts w:ascii="Times New Roman" w:hAnsi="Times New Roman" w:cs="Times New Roman"/>
                <w:sz w:val="24"/>
                <w:szCs w:val="24"/>
              </w:rPr>
            </w:pPr>
            <w:r w:rsidRPr="00D83CFE">
              <w:rPr>
                <w:rFonts w:ascii="Times New Roman" w:hAnsi="Times New Roman" w:cs="Times New Roman"/>
                <w:sz w:val="24"/>
                <w:szCs w:val="24"/>
              </w:rPr>
              <w:t>accountability and transparency</w:t>
            </w:r>
          </w:p>
          <w:p w14:paraId="171AFDE9" w14:textId="7B61EC5A" w:rsidR="00A442C1" w:rsidRPr="00D83CFE" w:rsidRDefault="00A442C1" w:rsidP="00584885">
            <w:pPr>
              <w:pStyle w:val="ListParagraph"/>
              <w:numPr>
                <w:ilvl w:val="1"/>
                <w:numId w:val="1"/>
              </w:numPr>
              <w:rPr>
                <w:rFonts w:ascii="Times New Roman" w:hAnsi="Times New Roman" w:cs="Times New Roman"/>
                <w:sz w:val="24"/>
                <w:szCs w:val="24"/>
              </w:rPr>
            </w:pPr>
            <w:r w:rsidRPr="00D83CFE">
              <w:rPr>
                <w:rFonts w:ascii="Times New Roman" w:hAnsi="Times New Roman" w:cs="Times New Roman"/>
                <w:sz w:val="24"/>
                <w:szCs w:val="24"/>
              </w:rPr>
              <w:t>team</w:t>
            </w:r>
            <w:r>
              <w:rPr>
                <w:rFonts w:ascii="Times New Roman" w:hAnsi="Times New Roman" w:cs="Times New Roman"/>
                <w:sz w:val="24"/>
                <w:szCs w:val="24"/>
              </w:rPr>
              <w:t>-</w:t>
            </w:r>
            <w:r w:rsidRPr="00D83CFE">
              <w:rPr>
                <w:rFonts w:ascii="Times New Roman" w:hAnsi="Times New Roman" w:cs="Times New Roman"/>
                <w:sz w:val="24"/>
                <w:szCs w:val="24"/>
              </w:rPr>
              <w:t>building</w:t>
            </w:r>
            <w:r>
              <w:rPr>
                <w:rFonts w:ascii="Times New Roman" w:hAnsi="Times New Roman" w:cs="Times New Roman"/>
                <w:sz w:val="24"/>
                <w:szCs w:val="24"/>
              </w:rPr>
              <w:t xml:space="preserve"> skills</w:t>
            </w:r>
          </w:p>
          <w:p w14:paraId="018BA432" w14:textId="77777777" w:rsidR="00A442C1" w:rsidRPr="00D83CFE" w:rsidRDefault="00A442C1" w:rsidP="00584885">
            <w:pPr>
              <w:pStyle w:val="ListParagraph"/>
              <w:numPr>
                <w:ilvl w:val="1"/>
                <w:numId w:val="1"/>
              </w:numPr>
              <w:rPr>
                <w:rFonts w:ascii="Times New Roman" w:hAnsi="Times New Roman" w:cs="Times New Roman"/>
                <w:sz w:val="24"/>
                <w:szCs w:val="24"/>
              </w:rPr>
            </w:pPr>
            <w:r w:rsidRPr="00D83CFE">
              <w:rPr>
                <w:rFonts w:ascii="Times New Roman" w:hAnsi="Times New Roman" w:cs="Times New Roman"/>
                <w:sz w:val="24"/>
                <w:szCs w:val="24"/>
              </w:rPr>
              <w:t>decision-making ability</w:t>
            </w:r>
          </w:p>
          <w:p w14:paraId="6526CFC1" w14:textId="77777777" w:rsidR="00A442C1" w:rsidRPr="00D83CFE" w:rsidRDefault="00A442C1" w:rsidP="00584885">
            <w:pPr>
              <w:pStyle w:val="ListParagraph"/>
              <w:numPr>
                <w:ilvl w:val="1"/>
                <w:numId w:val="1"/>
              </w:numPr>
              <w:rPr>
                <w:rFonts w:ascii="Times New Roman" w:hAnsi="Times New Roman" w:cs="Times New Roman"/>
                <w:sz w:val="24"/>
                <w:szCs w:val="24"/>
              </w:rPr>
            </w:pPr>
            <w:r w:rsidRPr="00D83CFE">
              <w:rPr>
                <w:rFonts w:ascii="Times New Roman" w:hAnsi="Times New Roman" w:cs="Times New Roman"/>
                <w:sz w:val="24"/>
                <w:szCs w:val="24"/>
              </w:rPr>
              <w:t>coaching and development focus</w:t>
            </w:r>
          </w:p>
          <w:p w14:paraId="1CFD04CB" w14:textId="77777777" w:rsidR="00A442C1" w:rsidRPr="00D83CFE" w:rsidRDefault="00A442C1" w:rsidP="00584885">
            <w:pPr>
              <w:pStyle w:val="ListParagraph"/>
              <w:numPr>
                <w:ilvl w:val="1"/>
                <w:numId w:val="1"/>
              </w:numPr>
              <w:rPr>
                <w:rFonts w:ascii="Times New Roman" w:hAnsi="Times New Roman" w:cs="Times New Roman"/>
                <w:sz w:val="24"/>
                <w:szCs w:val="24"/>
              </w:rPr>
            </w:pPr>
            <w:r w:rsidRPr="00D83CFE">
              <w:rPr>
                <w:rFonts w:ascii="Times New Roman" w:hAnsi="Times New Roman" w:cs="Times New Roman"/>
                <w:sz w:val="24"/>
                <w:szCs w:val="24"/>
              </w:rPr>
              <w:t>consistency and reliability</w:t>
            </w:r>
          </w:p>
          <w:p w14:paraId="5742C626" w14:textId="615676C6" w:rsidR="00A442C1" w:rsidRPr="00D83CFE" w:rsidRDefault="00A442C1" w:rsidP="00584885">
            <w:pPr>
              <w:pStyle w:val="ListParagraph"/>
              <w:numPr>
                <w:ilvl w:val="1"/>
                <w:numId w:val="1"/>
              </w:numPr>
              <w:rPr>
                <w:rFonts w:ascii="Times New Roman" w:hAnsi="Times New Roman" w:cs="Times New Roman"/>
                <w:sz w:val="24"/>
                <w:szCs w:val="24"/>
              </w:rPr>
            </w:pPr>
            <w:r w:rsidRPr="00D83CFE">
              <w:rPr>
                <w:rFonts w:ascii="Times New Roman" w:hAnsi="Times New Roman" w:cs="Times New Roman"/>
                <w:sz w:val="24"/>
                <w:szCs w:val="24"/>
              </w:rPr>
              <w:t>resilience</w:t>
            </w:r>
          </w:p>
          <w:p w14:paraId="19481683" w14:textId="5944E9D5" w:rsidR="00A442C1" w:rsidRPr="00D83CFE" w:rsidRDefault="00A442C1" w:rsidP="00584885">
            <w:pPr>
              <w:pStyle w:val="ListParagraph"/>
              <w:numPr>
                <w:ilvl w:val="1"/>
                <w:numId w:val="1"/>
              </w:numPr>
              <w:rPr>
                <w:rFonts w:ascii="Times New Roman" w:hAnsi="Times New Roman" w:cs="Times New Roman"/>
                <w:sz w:val="24"/>
                <w:szCs w:val="24"/>
              </w:rPr>
            </w:pPr>
            <w:r w:rsidRPr="00D83CFE">
              <w:rPr>
                <w:rFonts w:ascii="Times New Roman" w:hAnsi="Times New Roman" w:cs="Times New Roman"/>
                <w:sz w:val="24"/>
                <w:szCs w:val="24"/>
              </w:rPr>
              <w:t>adaptability</w:t>
            </w:r>
          </w:p>
          <w:p w14:paraId="035716BE" w14:textId="47A0987A" w:rsidR="00A442C1" w:rsidRPr="00D83CFE" w:rsidRDefault="00A442C1" w:rsidP="00584885">
            <w:pPr>
              <w:pStyle w:val="ListParagraph"/>
              <w:numPr>
                <w:ilvl w:val="0"/>
                <w:numId w:val="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examples of recognized leaders (current and historical).</w:t>
            </w:r>
          </w:p>
        </w:tc>
        <w:tc>
          <w:tcPr>
            <w:tcW w:w="4240" w:type="dxa"/>
          </w:tcPr>
          <w:p w14:paraId="2C848B0C"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7F3E04D8" w14:textId="77777777" w:rsidR="00A442C1" w:rsidRPr="00D83CFE" w:rsidRDefault="00A442C1" w:rsidP="00584885">
            <w:pPr>
              <w:pStyle w:val="ListParagraph"/>
              <w:numPr>
                <w:ilvl w:val="0"/>
                <w:numId w:val="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What characteristics make a leader effective? What does </w:t>
            </w:r>
            <w:proofErr w:type="gramStart"/>
            <w:r w:rsidRPr="00D83CFE">
              <w:rPr>
                <w:rFonts w:ascii="Times New Roman" w:eastAsia="Times New Roman" w:hAnsi="Times New Roman" w:cs="Times New Roman"/>
                <w:i/>
                <w:iCs/>
                <w:sz w:val="24"/>
                <w:szCs w:val="24"/>
              </w:rPr>
              <w:t>effective</w:t>
            </w:r>
            <w:proofErr w:type="gramEnd"/>
            <w:r w:rsidRPr="00D83CFE">
              <w:rPr>
                <w:rFonts w:ascii="Times New Roman" w:eastAsia="Times New Roman" w:hAnsi="Times New Roman" w:cs="Times New Roman"/>
                <w:sz w:val="24"/>
                <w:szCs w:val="24"/>
              </w:rPr>
              <w:t xml:space="preserve"> mean in terms of leadership?</w:t>
            </w:r>
          </w:p>
          <w:p w14:paraId="094CD500" w14:textId="50E6FD5A" w:rsidR="00A442C1" w:rsidRPr="00D83CFE" w:rsidRDefault="00A442C1" w:rsidP="00584885">
            <w:pPr>
              <w:pStyle w:val="ListParagraph"/>
              <w:numPr>
                <w:ilvl w:val="0"/>
                <w:numId w:val="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can someone who wants to become a leader begin their career?</w:t>
            </w:r>
          </w:p>
          <w:p w14:paraId="63941539" w14:textId="77777777" w:rsidR="00A442C1" w:rsidRPr="00D83CFE" w:rsidRDefault="00A442C1" w:rsidP="00584885">
            <w:pPr>
              <w:pStyle w:val="ListParagraph"/>
              <w:numPr>
                <w:ilvl w:val="0"/>
                <w:numId w:val="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do some people rise to leadership positions and others do not?</w:t>
            </w:r>
          </w:p>
          <w:p w14:paraId="42FF1CB3" w14:textId="77777777" w:rsidR="00A442C1" w:rsidRPr="00D83CFE" w:rsidRDefault="00A442C1" w:rsidP="00584885">
            <w:pPr>
              <w:pStyle w:val="ListParagraph"/>
              <w:numPr>
                <w:ilvl w:val="0"/>
                <w:numId w:val="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do leaders build relationships with their stakeholders?</w:t>
            </w:r>
          </w:p>
          <w:p w14:paraId="3F101D03" w14:textId="2D9B4AAF" w:rsidR="00A442C1" w:rsidRPr="00D83CFE" w:rsidRDefault="00A442C1" w:rsidP="00584885">
            <w:pPr>
              <w:pStyle w:val="ListParagraph"/>
              <w:numPr>
                <w:ilvl w:val="0"/>
                <w:numId w:val="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characteristics distinguish a leader from a manager?</w:t>
            </w:r>
          </w:p>
        </w:tc>
        <w:tc>
          <w:tcPr>
            <w:tcW w:w="2425" w:type="dxa"/>
          </w:tcPr>
          <w:p w14:paraId="173390B1" w14:textId="7585B100"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9.RV, 9.RI, 10.RV, 10.RI, 11.RV, 11.RI, 12.RV, 12.RI</w:t>
            </w:r>
          </w:p>
        </w:tc>
      </w:tr>
      <w:tr w:rsidR="00A442C1" w:rsidRPr="00D83CFE" w14:paraId="0353B967" w14:textId="30429521" w:rsidTr="00C753F8">
        <w:tblPrEx>
          <w:tblCellMar>
            <w:left w:w="115" w:type="dxa"/>
            <w:right w:w="115" w:type="dxa"/>
          </w:tblCellMar>
        </w:tblPrEx>
        <w:tc>
          <w:tcPr>
            <w:tcW w:w="728" w:type="dxa"/>
          </w:tcPr>
          <w:p w14:paraId="1CE2A6FC" w14:textId="61ECD7BB"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2395" w:type="dxa"/>
            <w:shd w:val="clear" w:color="auto" w:fill="FFFFFF" w:themeFill="background1"/>
            <w:tcMar>
              <w:top w:w="43" w:type="dxa"/>
              <w:left w:w="115" w:type="dxa"/>
              <w:bottom w:w="43" w:type="dxa"/>
              <w:right w:w="115" w:type="dxa"/>
            </w:tcMar>
          </w:tcPr>
          <w:p w14:paraId="3E2CCCAA" w14:textId="7CFB5401" w:rsidR="00A442C1" w:rsidRPr="00D83CFE" w:rsidRDefault="00A442C1" w:rsidP="00584885">
            <w:pPr>
              <w:rPr>
                <w:rFonts w:ascii="Times New Roman" w:hAnsi="Times New Roman" w:cs="Times New Roman"/>
                <w:sz w:val="24"/>
                <w:szCs w:val="24"/>
              </w:rPr>
            </w:pPr>
            <w:r w:rsidRPr="00D83CFE">
              <w:rPr>
                <w:rFonts w:ascii="Times New Roman" w:eastAsia="Times New Roman" w:hAnsi="Times New Roman" w:cs="Times New Roman"/>
                <w:sz w:val="24"/>
                <w:szCs w:val="24"/>
              </w:rPr>
              <w:t xml:space="preserve">Compare the effectiveness of several leadership styles. </w:t>
            </w:r>
          </w:p>
        </w:tc>
        <w:tc>
          <w:tcPr>
            <w:tcW w:w="4602" w:type="dxa"/>
          </w:tcPr>
          <w:p w14:paraId="50D29955" w14:textId="1EA16248"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Comparison should include</w:t>
            </w:r>
          </w:p>
          <w:p w14:paraId="3A512C2B" w14:textId="42818E89" w:rsidR="00A442C1" w:rsidRPr="00D83CFE" w:rsidRDefault="00A442C1" w:rsidP="00584885">
            <w:pPr>
              <w:pStyle w:val="ListParagraph"/>
              <w:numPr>
                <w:ilvl w:val="0"/>
                <w:numId w:val="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styles</w:t>
            </w:r>
          </w:p>
          <w:p w14:paraId="571842BD" w14:textId="0F1926A2" w:rsidR="00A442C1" w:rsidRPr="00D83CFE" w:rsidRDefault="00A442C1" w:rsidP="00584885">
            <w:pPr>
              <w:pStyle w:val="ListParagraph"/>
              <w:numPr>
                <w:ilvl w:val="1"/>
                <w:numId w:val="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authoritarian or autocratic</w:t>
            </w:r>
          </w:p>
          <w:p w14:paraId="58C533AF" w14:textId="64E4D023" w:rsidR="00A442C1" w:rsidRPr="00D83CFE" w:rsidRDefault="00A442C1" w:rsidP="00584885">
            <w:pPr>
              <w:pStyle w:val="ListParagraph"/>
              <w:numPr>
                <w:ilvl w:val="1"/>
                <w:numId w:val="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democratic or participatory</w:t>
            </w:r>
          </w:p>
          <w:p w14:paraId="205CB76A" w14:textId="51C21B6B" w:rsidR="00A442C1" w:rsidRPr="00D83CFE" w:rsidRDefault="00A442C1" w:rsidP="00584885">
            <w:pPr>
              <w:pStyle w:val="ListParagraph"/>
              <w:numPr>
                <w:ilvl w:val="1"/>
                <w:numId w:val="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delegative (laissez</w:t>
            </w:r>
            <w:r>
              <w:rPr>
                <w:rFonts w:ascii="Times New Roman" w:eastAsia="Times New Roman" w:hAnsi="Times New Roman" w:cs="Times New Roman"/>
                <w:sz w:val="24"/>
                <w:szCs w:val="24"/>
              </w:rPr>
              <w:t>-</w:t>
            </w:r>
            <w:r w:rsidRPr="00D83CFE">
              <w:rPr>
                <w:rFonts w:ascii="Times New Roman" w:eastAsia="Times New Roman" w:hAnsi="Times New Roman" w:cs="Times New Roman"/>
                <w:sz w:val="24"/>
                <w:szCs w:val="24"/>
              </w:rPr>
              <w:t>faire)</w:t>
            </w:r>
          </w:p>
          <w:p w14:paraId="1FF51422" w14:textId="7A0C54A1" w:rsidR="00A442C1" w:rsidRPr="00D83CFE" w:rsidRDefault="00A442C1" w:rsidP="00584885">
            <w:pPr>
              <w:pStyle w:val="ListParagraph"/>
              <w:numPr>
                <w:ilvl w:val="1"/>
                <w:numId w:val="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transformational</w:t>
            </w:r>
          </w:p>
          <w:p w14:paraId="18121FCA" w14:textId="7886C734" w:rsidR="00A442C1" w:rsidRPr="00D83CFE" w:rsidRDefault="00A442C1" w:rsidP="00584885">
            <w:pPr>
              <w:pStyle w:val="ListParagraph"/>
              <w:numPr>
                <w:ilvl w:val="1"/>
                <w:numId w:val="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strategic</w:t>
            </w:r>
          </w:p>
          <w:p w14:paraId="0A5A4E25" w14:textId="6594FE44" w:rsidR="00A442C1" w:rsidRPr="00D83CFE" w:rsidRDefault="00A442C1" w:rsidP="00584885">
            <w:pPr>
              <w:pStyle w:val="ListParagraph"/>
              <w:numPr>
                <w:ilvl w:val="1"/>
                <w:numId w:val="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transactional</w:t>
            </w:r>
          </w:p>
          <w:p w14:paraId="4574990A" w14:textId="1FEB5198" w:rsidR="00A442C1" w:rsidRPr="00D83CFE" w:rsidRDefault="00A442C1" w:rsidP="00584885">
            <w:pPr>
              <w:pStyle w:val="ListParagraph"/>
              <w:numPr>
                <w:ilvl w:val="1"/>
                <w:numId w:val="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situational</w:t>
            </w:r>
          </w:p>
          <w:p w14:paraId="27C8A1A1" w14:textId="45D2DC54" w:rsidR="00A442C1" w:rsidRPr="00D83CFE" w:rsidRDefault="00A442C1" w:rsidP="00584885">
            <w:pPr>
              <w:pStyle w:val="ListParagraph"/>
              <w:numPr>
                <w:ilvl w:val="1"/>
                <w:numId w:val="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servant leadership</w:t>
            </w:r>
          </w:p>
          <w:p w14:paraId="251FE5EF" w14:textId="77777777" w:rsidR="00A442C1" w:rsidRPr="00D83CFE" w:rsidRDefault="00A442C1" w:rsidP="00584885">
            <w:pPr>
              <w:pStyle w:val="ListParagraph"/>
              <w:numPr>
                <w:ilvl w:val="0"/>
                <w:numId w:val="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features of each style</w:t>
            </w:r>
          </w:p>
          <w:p w14:paraId="53C4B85F" w14:textId="77777777" w:rsidR="00A442C1" w:rsidRPr="00D83CFE" w:rsidRDefault="00A442C1" w:rsidP="00584885">
            <w:pPr>
              <w:pStyle w:val="ListParagraph"/>
              <w:numPr>
                <w:ilvl w:val="0"/>
                <w:numId w:val="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examples of leaders who represent each style</w:t>
            </w:r>
          </w:p>
          <w:p w14:paraId="57B47BA9" w14:textId="4EC438A4" w:rsidR="00A442C1" w:rsidRPr="00D83CFE" w:rsidRDefault="00A442C1" w:rsidP="00584885">
            <w:pPr>
              <w:pStyle w:val="ListParagraph"/>
              <w:numPr>
                <w:ilvl w:val="0"/>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real-world </w:t>
            </w:r>
            <w:r w:rsidRPr="00D83CFE">
              <w:rPr>
                <w:rFonts w:ascii="Times New Roman" w:eastAsia="Times New Roman" w:hAnsi="Times New Roman" w:cs="Times New Roman"/>
                <w:sz w:val="24"/>
                <w:szCs w:val="24"/>
              </w:rPr>
              <w:t>application</w:t>
            </w:r>
            <w:r>
              <w:rPr>
                <w:rFonts w:ascii="Times New Roman" w:eastAsia="Times New Roman" w:hAnsi="Times New Roman" w:cs="Times New Roman"/>
                <w:sz w:val="24"/>
                <w:szCs w:val="24"/>
              </w:rPr>
              <w:t>s</w:t>
            </w:r>
            <w:r w:rsidRPr="00D83CFE">
              <w:rPr>
                <w:rFonts w:ascii="Times New Roman" w:eastAsia="Times New Roman" w:hAnsi="Times New Roman" w:cs="Times New Roman"/>
                <w:sz w:val="24"/>
                <w:szCs w:val="24"/>
              </w:rPr>
              <w:t xml:space="preserve"> of </w:t>
            </w:r>
            <w:r>
              <w:rPr>
                <w:rFonts w:ascii="Times New Roman" w:eastAsia="Times New Roman" w:hAnsi="Times New Roman" w:cs="Times New Roman"/>
                <w:sz w:val="24"/>
                <w:szCs w:val="24"/>
              </w:rPr>
              <w:t xml:space="preserve">these </w:t>
            </w:r>
            <w:r w:rsidRPr="00D83CFE">
              <w:rPr>
                <w:rFonts w:ascii="Times New Roman" w:eastAsia="Times New Roman" w:hAnsi="Times New Roman" w:cs="Times New Roman"/>
                <w:sz w:val="24"/>
                <w:szCs w:val="24"/>
              </w:rPr>
              <w:t>style</w:t>
            </w:r>
            <w:r>
              <w:rPr>
                <w:rFonts w:ascii="Times New Roman" w:eastAsia="Times New Roman" w:hAnsi="Times New Roman" w:cs="Times New Roman"/>
                <w:sz w:val="24"/>
                <w:szCs w:val="24"/>
              </w:rPr>
              <w:t>s</w:t>
            </w:r>
            <w:r w:rsidRPr="00D83CFE">
              <w:rPr>
                <w:rFonts w:ascii="Times New Roman" w:eastAsia="Times New Roman" w:hAnsi="Times New Roman" w:cs="Times New Roman"/>
                <w:sz w:val="24"/>
                <w:szCs w:val="24"/>
              </w:rPr>
              <w:t xml:space="preserve"> in </w:t>
            </w:r>
            <w:r>
              <w:rPr>
                <w:rFonts w:ascii="Times New Roman" w:eastAsia="Times New Roman" w:hAnsi="Times New Roman" w:cs="Times New Roman"/>
                <w:sz w:val="24"/>
                <w:szCs w:val="24"/>
              </w:rPr>
              <w:t>various organizational contexts</w:t>
            </w:r>
            <w:r w:rsidRPr="00D83CFE">
              <w:rPr>
                <w:rFonts w:ascii="Times New Roman" w:eastAsia="Times New Roman" w:hAnsi="Times New Roman" w:cs="Times New Roman"/>
                <w:sz w:val="24"/>
                <w:szCs w:val="24"/>
              </w:rPr>
              <w:t>.</w:t>
            </w:r>
          </w:p>
        </w:tc>
        <w:tc>
          <w:tcPr>
            <w:tcW w:w="4240" w:type="dxa"/>
          </w:tcPr>
          <w:p w14:paraId="73D7159C"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70AB1318" w14:textId="76201B84" w:rsidR="00A442C1" w:rsidRPr="00D83CFE" w:rsidRDefault="00A442C1" w:rsidP="00584885">
            <w:pPr>
              <w:pStyle w:val="ListParagraph"/>
              <w:numPr>
                <w:ilvl w:val="0"/>
                <w:numId w:val="8"/>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How does a person's leadership style reflect their personality? </w:t>
            </w:r>
          </w:p>
          <w:p w14:paraId="6E088191" w14:textId="0B02F31E" w:rsidR="00A442C1" w:rsidRPr="00D83CFE" w:rsidRDefault="00A442C1" w:rsidP="00584885">
            <w:pPr>
              <w:pStyle w:val="ListParagraph"/>
              <w:numPr>
                <w:ilvl w:val="0"/>
                <w:numId w:val="8"/>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are the advantages and disadvantages of each style of leadership?</w:t>
            </w:r>
          </w:p>
          <w:p w14:paraId="575F8FA3" w14:textId="77777777" w:rsidR="00A442C1" w:rsidRPr="00D83CFE" w:rsidRDefault="00A442C1" w:rsidP="00584885">
            <w:pPr>
              <w:pStyle w:val="ListParagraph"/>
              <w:numPr>
                <w:ilvl w:val="0"/>
                <w:numId w:val="8"/>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would a situation dictate the style a leader uses?</w:t>
            </w:r>
          </w:p>
          <w:p w14:paraId="081632B7" w14:textId="77777777" w:rsidR="00A442C1" w:rsidRPr="00D83CFE" w:rsidRDefault="00A442C1" w:rsidP="00584885">
            <w:pPr>
              <w:pStyle w:val="ListParagraph"/>
              <w:numPr>
                <w:ilvl w:val="0"/>
                <w:numId w:val="8"/>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Who exemplifies each style of leadership?</w:t>
            </w:r>
          </w:p>
          <w:p w14:paraId="41F8DD6F" w14:textId="0B3588E3" w:rsidR="00A442C1" w:rsidRPr="00D83CFE" w:rsidRDefault="00A442C1" w:rsidP="00584885">
            <w:pPr>
              <w:pStyle w:val="ListParagraph"/>
              <w:numPr>
                <w:ilvl w:val="0"/>
                <w:numId w:val="8"/>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is each style of leadership applied in the real world?</w:t>
            </w:r>
          </w:p>
        </w:tc>
        <w:tc>
          <w:tcPr>
            <w:tcW w:w="2425" w:type="dxa"/>
          </w:tcPr>
          <w:p w14:paraId="055FE560" w14:textId="24E45632"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9.RV, 9.RI, 10.RV, 10.RI, 11.DSR, 11.RV, 11.RI, 12.RV, 12.RI</w:t>
            </w:r>
          </w:p>
        </w:tc>
      </w:tr>
      <w:tr w:rsidR="00A442C1" w:rsidRPr="00D83CFE" w14:paraId="015C9731" w14:textId="4AEF4F8E" w:rsidTr="00C753F8">
        <w:tblPrEx>
          <w:tblCellMar>
            <w:left w:w="115" w:type="dxa"/>
            <w:right w:w="115" w:type="dxa"/>
          </w:tblCellMar>
        </w:tblPrEx>
        <w:tc>
          <w:tcPr>
            <w:tcW w:w="728" w:type="dxa"/>
            <w:shd w:val="clear" w:color="auto" w:fill="FFFFFF" w:themeFill="background1"/>
          </w:tcPr>
          <w:p w14:paraId="382D0C26" w14:textId="561CFF6B"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lastRenderedPageBreak/>
              <w:t>4</w:t>
            </w:r>
            <w:r>
              <w:rPr>
                <w:rFonts w:ascii="Times New Roman" w:eastAsia="Times New Roman" w:hAnsi="Times New Roman" w:cs="Times New Roman"/>
                <w:sz w:val="24"/>
                <w:szCs w:val="24"/>
              </w:rPr>
              <w:t>2</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3337E6AC" w14:textId="177664C9"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Explain the essence of followership.</w:t>
            </w:r>
          </w:p>
        </w:tc>
        <w:tc>
          <w:tcPr>
            <w:tcW w:w="4602" w:type="dxa"/>
            <w:tcBorders>
              <w:top w:val="single" w:sz="4" w:space="0" w:color="auto"/>
              <w:left w:val="single" w:sz="4" w:space="0" w:color="auto"/>
              <w:bottom w:val="single" w:sz="4" w:space="0" w:color="auto"/>
              <w:right w:val="single" w:sz="4" w:space="0" w:color="auto"/>
            </w:tcBorders>
          </w:tcPr>
          <w:p w14:paraId="5A0C0334"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Explanation should include</w:t>
            </w:r>
          </w:p>
          <w:p w14:paraId="1327E713" w14:textId="52C766C4" w:rsidR="00A442C1" w:rsidRPr="00D83CFE" w:rsidRDefault="00A442C1" w:rsidP="00584885">
            <w:pPr>
              <w:pStyle w:val="ListParagraph"/>
              <w:numPr>
                <w:ilvl w:val="0"/>
                <w:numId w:val="63"/>
              </w:numPr>
              <w:rPr>
                <w:rFonts w:ascii="Times New Roman" w:hAnsi="Times New Roman" w:cs="Times New Roman"/>
                <w:sz w:val="24"/>
                <w:szCs w:val="24"/>
              </w:rPr>
            </w:pPr>
            <w:r w:rsidRPr="00D83CFE">
              <w:rPr>
                <w:rFonts w:ascii="Times New Roman" w:hAnsi="Times New Roman" w:cs="Times New Roman"/>
                <w:sz w:val="24"/>
                <w:szCs w:val="24"/>
              </w:rPr>
              <w:t>the relative relationship between leaders and followers</w:t>
            </w:r>
          </w:p>
          <w:p w14:paraId="196C8EFC" w14:textId="22CEB6C1" w:rsidR="00A442C1" w:rsidRPr="00D83CFE" w:rsidRDefault="00A442C1" w:rsidP="00584885">
            <w:pPr>
              <w:pStyle w:val="ListParagraph"/>
              <w:numPr>
                <w:ilvl w:val="0"/>
                <w:numId w:val="63"/>
              </w:numPr>
              <w:rPr>
                <w:rFonts w:ascii="Times New Roman" w:hAnsi="Times New Roman" w:cs="Times New Roman"/>
                <w:sz w:val="24"/>
                <w:szCs w:val="24"/>
              </w:rPr>
            </w:pPr>
            <w:r w:rsidRPr="00D83CFE">
              <w:rPr>
                <w:rFonts w:ascii="Times New Roman" w:hAnsi="Times New Roman" w:cs="Times New Roman"/>
                <w:sz w:val="24"/>
                <w:szCs w:val="24"/>
              </w:rPr>
              <w:t>the importance of organizational hierarchy (e.g., chain of command)</w:t>
            </w:r>
          </w:p>
          <w:p w14:paraId="706F8080" w14:textId="77777777" w:rsidR="00A442C1" w:rsidRPr="00D83CFE" w:rsidRDefault="00A442C1" w:rsidP="00584885">
            <w:pPr>
              <w:pStyle w:val="ListParagraph"/>
              <w:numPr>
                <w:ilvl w:val="0"/>
                <w:numId w:val="63"/>
              </w:numPr>
              <w:rPr>
                <w:rFonts w:ascii="Times New Roman" w:hAnsi="Times New Roman" w:cs="Times New Roman"/>
                <w:sz w:val="24"/>
                <w:szCs w:val="24"/>
              </w:rPr>
            </w:pPr>
            <w:r w:rsidRPr="00D83CFE">
              <w:rPr>
                <w:rFonts w:ascii="Times New Roman" w:hAnsi="Times New Roman" w:cs="Times New Roman"/>
                <w:sz w:val="24"/>
                <w:szCs w:val="24"/>
              </w:rPr>
              <w:t>elements of followership</w:t>
            </w:r>
          </w:p>
          <w:p w14:paraId="7CA19FCB" w14:textId="5E8005E8" w:rsidR="00A442C1" w:rsidRPr="00D83CFE" w:rsidRDefault="00A442C1" w:rsidP="00584885">
            <w:pPr>
              <w:pStyle w:val="ListParagraph"/>
              <w:numPr>
                <w:ilvl w:val="1"/>
                <w:numId w:val="63"/>
              </w:numPr>
              <w:rPr>
                <w:rFonts w:ascii="Times New Roman" w:hAnsi="Times New Roman" w:cs="Times New Roman"/>
                <w:sz w:val="24"/>
                <w:szCs w:val="24"/>
              </w:rPr>
            </w:pPr>
            <w:r w:rsidRPr="00D83CFE">
              <w:rPr>
                <w:rFonts w:ascii="Times New Roman" w:hAnsi="Times New Roman" w:cs="Times New Roman"/>
                <w:sz w:val="24"/>
                <w:szCs w:val="24"/>
              </w:rPr>
              <w:t>personal accountability to standards</w:t>
            </w:r>
          </w:p>
          <w:p w14:paraId="5C99CEAE" w14:textId="77777777" w:rsidR="00A442C1" w:rsidRPr="00D83CFE" w:rsidRDefault="00A442C1" w:rsidP="00584885">
            <w:pPr>
              <w:pStyle w:val="ListParagraph"/>
              <w:numPr>
                <w:ilvl w:val="1"/>
                <w:numId w:val="63"/>
              </w:numPr>
              <w:rPr>
                <w:rFonts w:ascii="Times New Roman" w:hAnsi="Times New Roman" w:cs="Times New Roman"/>
                <w:sz w:val="24"/>
                <w:szCs w:val="24"/>
              </w:rPr>
            </w:pPr>
            <w:r w:rsidRPr="00D83CFE">
              <w:rPr>
                <w:rFonts w:ascii="Times New Roman" w:hAnsi="Times New Roman" w:cs="Times New Roman"/>
                <w:sz w:val="24"/>
                <w:szCs w:val="24"/>
              </w:rPr>
              <w:t xml:space="preserve">self-discipline </w:t>
            </w:r>
          </w:p>
          <w:p w14:paraId="2658AD1D" w14:textId="1FD12EC7" w:rsidR="00A442C1" w:rsidRPr="00D83CFE" w:rsidRDefault="00A442C1" w:rsidP="00584885">
            <w:pPr>
              <w:pStyle w:val="ListParagraph"/>
              <w:numPr>
                <w:ilvl w:val="1"/>
                <w:numId w:val="63"/>
              </w:numPr>
              <w:rPr>
                <w:rFonts w:ascii="Times New Roman" w:hAnsi="Times New Roman" w:cs="Times New Roman"/>
                <w:sz w:val="24"/>
                <w:szCs w:val="24"/>
              </w:rPr>
            </w:pPr>
            <w:r w:rsidRPr="00D83CFE">
              <w:rPr>
                <w:rFonts w:ascii="Times New Roman" w:hAnsi="Times New Roman" w:cs="Times New Roman"/>
                <w:sz w:val="24"/>
                <w:szCs w:val="24"/>
              </w:rPr>
              <w:t>introspection</w:t>
            </w:r>
          </w:p>
          <w:p w14:paraId="284F5A4A" w14:textId="77777777" w:rsidR="00A442C1" w:rsidRPr="00D83CFE" w:rsidRDefault="00A442C1" w:rsidP="00584885">
            <w:pPr>
              <w:pStyle w:val="ListParagraph"/>
              <w:numPr>
                <w:ilvl w:val="1"/>
                <w:numId w:val="63"/>
              </w:numPr>
              <w:rPr>
                <w:rFonts w:ascii="Times New Roman" w:hAnsi="Times New Roman" w:cs="Times New Roman"/>
                <w:sz w:val="24"/>
                <w:szCs w:val="24"/>
              </w:rPr>
            </w:pPr>
            <w:r w:rsidRPr="00D83CFE">
              <w:rPr>
                <w:rFonts w:ascii="Times New Roman" w:hAnsi="Times New Roman" w:cs="Times New Roman"/>
                <w:sz w:val="24"/>
                <w:szCs w:val="24"/>
              </w:rPr>
              <w:t>exercising initiative to accomplish goals</w:t>
            </w:r>
          </w:p>
          <w:p w14:paraId="1B7F2582" w14:textId="77777777" w:rsidR="00A442C1" w:rsidRPr="00D83CFE" w:rsidRDefault="00A442C1" w:rsidP="00584885">
            <w:pPr>
              <w:pStyle w:val="ListParagraph"/>
              <w:numPr>
                <w:ilvl w:val="1"/>
                <w:numId w:val="63"/>
              </w:numPr>
              <w:rPr>
                <w:rFonts w:ascii="Times New Roman" w:hAnsi="Times New Roman" w:cs="Times New Roman"/>
                <w:sz w:val="24"/>
                <w:szCs w:val="24"/>
              </w:rPr>
            </w:pPr>
            <w:r w:rsidRPr="00D83CFE">
              <w:rPr>
                <w:rFonts w:ascii="Times New Roman" w:hAnsi="Times New Roman" w:cs="Times New Roman"/>
                <w:sz w:val="24"/>
                <w:szCs w:val="24"/>
              </w:rPr>
              <w:t>understanding a leader’s intent.</w:t>
            </w:r>
          </w:p>
          <w:p w14:paraId="49B271EF" w14:textId="77777777" w:rsidR="00A442C1" w:rsidRPr="00D83CFE" w:rsidRDefault="00A442C1" w:rsidP="00584885">
            <w:pPr>
              <w:rPr>
                <w:rFonts w:ascii="Times New Roman" w:hAnsi="Times New Roman" w:cs="Times New Roman"/>
                <w:sz w:val="24"/>
                <w:szCs w:val="24"/>
              </w:rPr>
            </w:pPr>
          </w:p>
          <w:p w14:paraId="3372DCA3" w14:textId="77777777" w:rsidR="00A442C1" w:rsidRPr="00D83CFE" w:rsidRDefault="00A442C1" w:rsidP="00584885">
            <w:pPr>
              <w:textAlignment w:val="baseline"/>
              <w:rPr>
                <w:rFonts w:ascii="Times New Roman" w:hAnsi="Times New Roman" w:cs="Times New Roman"/>
                <w:b/>
                <w:bCs/>
                <w:color w:val="000000"/>
                <w:sz w:val="24"/>
                <w:szCs w:val="24"/>
                <w:shd w:val="clear" w:color="auto" w:fill="FFFFFF"/>
              </w:rPr>
            </w:pPr>
            <w:r w:rsidRPr="00D83CFE">
              <w:rPr>
                <w:rFonts w:ascii="Times New Roman" w:hAnsi="Times New Roman" w:cs="Times New Roman"/>
                <w:b/>
                <w:bCs/>
                <w:color w:val="000000"/>
                <w:sz w:val="24"/>
                <w:szCs w:val="24"/>
                <w:shd w:val="clear" w:color="auto" w:fill="FFFFFF"/>
              </w:rPr>
              <w:t>Teacher Resources: </w:t>
            </w:r>
          </w:p>
          <w:p w14:paraId="588739F2" w14:textId="77777777" w:rsidR="00A442C1" w:rsidRPr="00D83CFE" w:rsidRDefault="00A442C1" w:rsidP="00584885">
            <w:pPr>
              <w:pStyle w:val="ListParagraph"/>
              <w:numPr>
                <w:ilvl w:val="0"/>
                <w:numId w:val="8"/>
              </w:numPr>
              <w:textAlignment w:val="baseline"/>
              <w:rPr>
                <w:rStyle w:val="Hyperlink"/>
                <w:rFonts w:ascii="Times New Roman" w:hAnsi="Times New Roman" w:cs="Times New Roman"/>
                <w:color w:val="000000"/>
                <w:sz w:val="24"/>
                <w:szCs w:val="24"/>
                <w:u w:val="none"/>
              </w:rPr>
            </w:pPr>
            <w:hyperlink r:id="rId9" w:history="1">
              <w:r w:rsidRPr="00D83CFE">
                <w:rPr>
                  <w:rStyle w:val="Hyperlink"/>
                  <w:rFonts w:ascii="Times New Roman" w:hAnsi="Times New Roman" w:cs="Times New Roman"/>
                  <w:sz w:val="24"/>
                  <w:szCs w:val="24"/>
                  <w:bdr w:val="none" w:sz="0" w:space="0" w:color="auto" w:frame="1"/>
                </w:rPr>
                <w:t>Followership: What it is and Why it’s Essential for Leaders to Understand</w:t>
              </w:r>
            </w:hyperlink>
            <w:r w:rsidRPr="00D83CFE">
              <w:rPr>
                <w:rStyle w:val="Hyperlink"/>
                <w:rFonts w:ascii="Times New Roman" w:hAnsi="Times New Roman" w:cs="Times New Roman"/>
                <w:color w:val="auto"/>
                <w:sz w:val="24"/>
                <w:szCs w:val="24"/>
                <w:u w:val="none"/>
                <w:bdr w:val="none" w:sz="0" w:space="0" w:color="auto" w:frame="1"/>
              </w:rPr>
              <w:t>, Bethel University</w:t>
            </w:r>
          </w:p>
          <w:p w14:paraId="109E1C17" w14:textId="77777777" w:rsidR="00A442C1" w:rsidRPr="00D83CFE" w:rsidRDefault="00A442C1" w:rsidP="00584885">
            <w:pPr>
              <w:pStyle w:val="ListParagraph"/>
              <w:numPr>
                <w:ilvl w:val="0"/>
                <w:numId w:val="8"/>
              </w:numPr>
              <w:textAlignment w:val="baseline"/>
              <w:rPr>
                <w:rStyle w:val="Hyperlink"/>
                <w:rFonts w:ascii="Times New Roman" w:hAnsi="Times New Roman" w:cs="Times New Roman"/>
                <w:color w:val="auto"/>
                <w:sz w:val="24"/>
                <w:szCs w:val="24"/>
                <w:u w:val="none"/>
              </w:rPr>
            </w:pPr>
            <w:hyperlink r:id="rId10" w:history="1">
              <w:r w:rsidRPr="00D83CFE">
                <w:rPr>
                  <w:rStyle w:val="Hyperlink"/>
                  <w:rFonts w:ascii="Times New Roman" w:hAnsi="Times New Roman" w:cs="Times New Roman"/>
                  <w:sz w:val="24"/>
                  <w:szCs w:val="24"/>
                  <w:bdr w:val="none" w:sz="0" w:space="0" w:color="auto" w:frame="1"/>
                </w:rPr>
                <w:t>Lessons in Followership: Good Leaders Aren’t Always Out Front</w:t>
              </w:r>
            </w:hyperlink>
            <w:r w:rsidRPr="00D83CFE">
              <w:rPr>
                <w:rStyle w:val="Hyperlink"/>
                <w:rFonts w:ascii="Times New Roman" w:hAnsi="Times New Roman" w:cs="Times New Roman"/>
                <w:color w:val="auto"/>
                <w:sz w:val="24"/>
                <w:szCs w:val="24"/>
                <w:u w:val="none"/>
                <w:bdr w:val="none" w:sz="0" w:space="0" w:color="auto" w:frame="1"/>
              </w:rPr>
              <w:t>, Association of the United States Army</w:t>
            </w:r>
          </w:p>
          <w:p w14:paraId="0299184C" w14:textId="096F5F0D" w:rsidR="00A442C1" w:rsidRPr="00D83CFE" w:rsidRDefault="00A442C1" w:rsidP="00584885">
            <w:pPr>
              <w:pStyle w:val="ListParagraph"/>
              <w:numPr>
                <w:ilvl w:val="0"/>
                <w:numId w:val="8"/>
              </w:numPr>
              <w:textAlignment w:val="baseline"/>
              <w:rPr>
                <w:rFonts w:ascii="Times New Roman" w:hAnsi="Times New Roman" w:cs="Times New Roman"/>
                <w:sz w:val="24"/>
                <w:szCs w:val="24"/>
              </w:rPr>
            </w:pPr>
            <w:hyperlink r:id="rId11" w:history="1">
              <w:r w:rsidRPr="00D83CFE">
                <w:rPr>
                  <w:rStyle w:val="Hyperlink"/>
                  <w:rFonts w:ascii="Times New Roman" w:hAnsi="Times New Roman" w:cs="Times New Roman"/>
                  <w:sz w:val="24"/>
                  <w:szCs w:val="24"/>
                  <w:bdr w:val="none" w:sz="0" w:space="0" w:color="auto" w:frame="1"/>
                </w:rPr>
                <w:t>What Every Leader Needs to Know About Followers</w:t>
              </w:r>
            </w:hyperlink>
            <w:r w:rsidRPr="00D83CFE">
              <w:rPr>
                <w:rStyle w:val="Hyperlink"/>
                <w:rFonts w:ascii="Times New Roman" w:hAnsi="Times New Roman" w:cs="Times New Roman"/>
                <w:color w:val="auto"/>
                <w:sz w:val="24"/>
                <w:szCs w:val="24"/>
                <w:u w:val="none"/>
                <w:bdr w:val="none" w:sz="0" w:space="0" w:color="auto" w:frame="1"/>
              </w:rPr>
              <w:t>, Harvard Business Review</w:t>
            </w:r>
          </w:p>
        </w:tc>
        <w:tc>
          <w:tcPr>
            <w:tcW w:w="4240" w:type="dxa"/>
          </w:tcPr>
          <w:p w14:paraId="1D65021A"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5A82EF58" w14:textId="77777777" w:rsidR="00A442C1" w:rsidRPr="00D83CFE" w:rsidRDefault="00A442C1" w:rsidP="00584885">
            <w:pPr>
              <w:pStyle w:val="ListParagraph"/>
              <w:numPr>
                <w:ilvl w:val="0"/>
                <w:numId w:val="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it important to understand the intent behind a command?</w:t>
            </w:r>
          </w:p>
          <w:p w14:paraId="2CBB206A" w14:textId="77777777" w:rsidR="00A442C1" w:rsidRPr="00D83CFE" w:rsidRDefault="00A442C1" w:rsidP="00584885">
            <w:pPr>
              <w:pStyle w:val="ListParagraph"/>
              <w:numPr>
                <w:ilvl w:val="0"/>
                <w:numId w:val="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makes a good follower?</w:t>
            </w:r>
          </w:p>
          <w:p w14:paraId="3C7DE373" w14:textId="77777777" w:rsidR="00A442C1" w:rsidRPr="00D83CFE" w:rsidRDefault="00A442C1" w:rsidP="00584885">
            <w:pPr>
              <w:pStyle w:val="ListParagraph"/>
              <w:numPr>
                <w:ilvl w:val="0"/>
                <w:numId w:val="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are the consequences of lacking initiative?</w:t>
            </w:r>
          </w:p>
          <w:p w14:paraId="4645DDD9" w14:textId="11C8B764" w:rsidR="00A442C1" w:rsidRPr="00D83CFE" w:rsidRDefault="00A442C1" w:rsidP="00584885">
            <w:pPr>
              <w:pStyle w:val="ListParagraph"/>
              <w:numPr>
                <w:ilvl w:val="0"/>
                <w:numId w:val="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does one need to learn to be a good follower to lead well?</w:t>
            </w:r>
          </w:p>
        </w:tc>
        <w:tc>
          <w:tcPr>
            <w:tcW w:w="2425" w:type="dxa"/>
          </w:tcPr>
          <w:p w14:paraId="59CBDB34" w14:textId="66CB861E"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9.RV, 9.RI, 9.C, 9.LU, 10.RV, 10.RI, 10.C, 10.LU, 11.RV, 11.RI, 11.C, 11.LU, 12.RV, 12.RI, 12.C, 12.LU</w:t>
            </w:r>
          </w:p>
        </w:tc>
      </w:tr>
      <w:tr w:rsidR="00A442C1" w:rsidRPr="00D83CFE" w14:paraId="19E8308A" w14:textId="7CA54F86" w:rsidTr="00C753F8">
        <w:tblPrEx>
          <w:tblCellMar>
            <w:left w:w="115" w:type="dxa"/>
            <w:right w:w="115" w:type="dxa"/>
          </w:tblCellMar>
        </w:tblPrEx>
        <w:tc>
          <w:tcPr>
            <w:tcW w:w="728" w:type="dxa"/>
            <w:shd w:val="clear" w:color="auto" w:fill="FFFFFF" w:themeFill="background1"/>
          </w:tcPr>
          <w:p w14:paraId="44068F02" w14:textId="6E563E09"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41438A62" w14:textId="6FFC8582" w:rsidR="00A442C1" w:rsidRPr="00D83CFE" w:rsidRDefault="00A442C1" w:rsidP="00584885">
            <w:pPr>
              <w:rPr>
                <w:rFonts w:ascii="Times New Roman" w:eastAsia="Times New Roman" w:hAnsi="Times New Roman" w:cs="Times New Roman"/>
                <w:sz w:val="24"/>
                <w:szCs w:val="24"/>
              </w:rPr>
            </w:pPr>
            <w:r w:rsidRPr="00D83CFE">
              <w:rPr>
                <w:rFonts w:ascii="Times New Roman" w:hAnsi="Times New Roman" w:cs="Times New Roman"/>
                <w:sz w:val="24"/>
                <w:szCs w:val="24"/>
              </w:rPr>
              <w:t>Discuss results of self-assessment.</w:t>
            </w:r>
          </w:p>
        </w:tc>
        <w:tc>
          <w:tcPr>
            <w:tcW w:w="4602" w:type="dxa"/>
            <w:tcBorders>
              <w:top w:val="single" w:sz="4" w:space="0" w:color="auto"/>
              <w:left w:val="single" w:sz="4" w:space="0" w:color="auto"/>
              <w:bottom w:val="single" w:sz="4" w:space="0" w:color="auto"/>
              <w:right w:val="single" w:sz="4" w:space="0" w:color="auto"/>
            </w:tcBorders>
          </w:tcPr>
          <w:p w14:paraId="3214F779" w14:textId="50F211E3"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 xml:space="preserve">Discussion should include </w:t>
            </w:r>
          </w:p>
          <w:p w14:paraId="2FEADEF7" w14:textId="25FFFF77" w:rsidR="00A442C1" w:rsidRPr="00D83CFE" w:rsidRDefault="00A442C1" w:rsidP="00584885">
            <w:pPr>
              <w:pStyle w:val="ListParagraph"/>
              <w:numPr>
                <w:ilvl w:val="0"/>
                <w:numId w:val="58"/>
              </w:numPr>
              <w:rPr>
                <w:rFonts w:ascii="Times New Roman" w:eastAsia="Times New Roman" w:hAnsi="Times New Roman" w:cs="Times New Roman"/>
                <w:sz w:val="24"/>
                <w:szCs w:val="24"/>
              </w:rPr>
            </w:pPr>
            <w:r w:rsidRPr="00D83CFE">
              <w:rPr>
                <w:rFonts w:ascii="Times New Roman" w:hAnsi="Times New Roman" w:cs="Times New Roman"/>
                <w:sz w:val="24"/>
                <w:szCs w:val="24"/>
              </w:rPr>
              <w:t>reviewing one’s personal habits related to grooming, sleep, organization, time management, wellness, focus, goal</w:t>
            </w:r>
            <w:r>
              <w:rPr>
                <w:rFonts w:ascii="Times New Roman" w:hAnsi="Times New Roman" w:cs="Times New Roman"/>
                <w:sz w:val="24"/>
                <w:szCs w:val="24"/>
              </w:rPr>
              <w:t xml:space="preserve"> </w:t>
            </w:r>
            <w:r w:rsidRPr="00D83CFE">
              <w:rPr>
                <w:rFonts w:ascii="Times New Roman" w:hAnsi="Times New Roman" w:cs="Times New Roman"/>
                <w:sz w:val="24"/>
                <w:szCs w:val="24"/>
              </w:rPr>
              <w:t>setting, problem-solving, and communication</w:t>
            </w:r>
          </w:p>
          <w:p w14:paraId="5F3A8417" w14:textId="77777777" w:rsidR="00A442C1" w:rsidRPr="00D83CFE" w:rsidRDefault="00A442C1" w:rsidP="00584885">
            <w:pPr>
              <w:pStyle w:val="ListParagraph"/>
              <w:numPr>
                <w:ilvl w:val="0"/>
                <w:numId w:val="58"/>
              </w:numPr>
              <w:rPr>
                <w:rFonts w:ascii="Times New Roman" w:eastAsia="Times New Roman" w:hAnsi="Times New Roman" w:cs="Times New Roman"/>
                <w:sz w:val="24"/>
                <w:szCs w:val="24"/>
              </w:rPr>
            </w:pPr>
            <w:r w:rsidRPr="00D83CFE">
              <w:rPr>
                <w:rFonts w:ascii="Times New Roman" w:hAnsi="Times New Roman" w:cs="Times New Roman"/>
                <w:sz w:val="24"/>
                <w:szCs w:val="24"/>
              </w:rPr>
              <w:t>identifying behavioral patterns</w:t>
            </w:r>
          </w:p>
          <w:p w14:paraId="12037E03" w14:textId="3F8057E5" w:rsidR="00A442C1" w:rsidRPr="00D83CFE" w:rsidRDefault="00A442C1" w:rsidP="00584885">
            <w:pPr>
              <w:pStyle w:val="ListParagraph"/>
              <w:numPr>
                <w:ilvl w:val="0"/>
                <w:numId w:val="58"/>
              </w:numPr>
              <w:rPr>
                <w:rFonts w:ascii="Times New Roman" w:eastAsia="Times New Roman" w:hAnsi="Times New Roman" w:cs="Times New Roman"/>
                <w:sz w:val="24"/>
                <w:szCs w:val="24"/>
              </w:rPr>
            </w:pPr>
            <w:r w:rsidRPr="00D83CFE">
              <w:rPr>
                <w:rFonts w:ascii="Times New Roman" w:hAnsi="Times New Roman" w:cs="Times New Roman"/>
                <w:sz w:val="24"/>
                <w:szCs w:val="24"/>
              </w:rPr>
              <w:lastRenderedPageBreak/>
              <w:t>reflecting on the results and their connection to one’s strengths and areas of development.</w:t>
            </w:r>
          </w:p>
          <w:p w14:paraId="006C9443" w14:textId="77777777" w:rsidR="00A442C1" w:rsidRPr="00D83CFE" w:rsidRDefault="00A442C1" w:rsidP="00584885">
            <w:pPr>
              <w:pStyle w:val="ListParagraph"/>
              <w:rPr>
                <w:rFonts w:ascii="Times New Roman" w:eastAsia="Times New Roman" w:hAnsi="Times New Roman" w:cs="Times New Roman"/>
                <w:sz w:val="24"/>
                <w:szCs w:val="24"/>
              </w:rPr>
            </w:pPr>
          </w:p>
          <w:p w14:paraId="0D28240B" w14:textId="77777777" w:rsidR="00A442C1" w:rsidRPr="00D83CFE" w:rsidRDefault="00A442C1" w:rsidP="00584885">
            <w:pPr>
              <w:rPr>
                <w:rFonts w:ascii="Times New Roman" w:eastAsia="Times New Roman" w:hAnsi="Times New Roman" w:cs="Times New Roman"/>
                <w:b/>
                <w:bCs/>
                <w:sz w:val="24"/>
                <w:szCs w:val="24"/>
              </w:rPr>
            </w:pPr>
            <w:r w:rsidRPr="00D83CFE">
              <w:rPr>
                <w:rFonts w:ascii="Times New Roman" w:eastAsia="Times New Roman" w:hAnsi="Times New Roman" w:cs="Times New Roman"/>
                <w:b/>
                <w:bCs/>
                <w:sz w:val="24"/>
                <w:szCs w:val="24"/>
              </w:rPr>
              <w:t>Teacher Resources:</w:t>
            </w:r>
          </w:p>
          <w:p w14:paraId="46BB07E5" w14:textId="0379B584" w:rsidR="00A442C1" w:rsidRPr="000D4FCE" w:rsidRDefault="00A442C1" w:rsidP="00584885">
            <w:pPr>
              <w:numPr>
                <w:ilvl w:val="0"/>
                <w:numId w:val="7"/>
              </w:numPr>
              <w:rPr>
                <w:rFonts w:ascii="Times New Roman" w:eastAsia="Times New Roman" w:hAnsi="Times New Roman" w:cs="Times New Roman"/>
                <w:sz w:val="24"/>
                <w:szCs w:val="24"/>
              </w:rPr>
            </w:pPr>
            <w:hyperlink r:id="rId12" w:history="1">
              <w:r w:rsidRPr="000D4FCE">
                <w:rPr>
                  <w:rStyle w:val="Hyperlink"/>
                  <w:rFonts w:ascii="Times New Roman" w:eastAsia="Times New Roman" w:hAnsi="Times New Roman" w:cs="Times New Roman"/>
                  <w:sz w:val="24"/>
                  <w:szCs w:val="24"/>
                </w:rPr>
                <w:t>The L</w:t>
              </w:r>
              <w:r w:rsidRPr="000D4FCE">
                <w:rPr>
                  <w:rStyle w:val="Hyperlink"/>
                  <w:rFonts w:ascii="Times New Roman" w:hAnsi="Times New Roman" w:cs="Times New Roman"/>
                  <w:sz w:val="24"/>
                  <w:szCs w:val="24"/>
                </w:rPr>
                <w:t>ittle</w:t>
              </w:r>
              <w:r w:rsidRPr="000D4FCE">
                <w:rPr>
                  <w:rStyle w:val="Hyperlink"/>
                  <w:rFonts w:ascii="Times New Roman" w:eastAsia="Times New Roman" w:hAnsi="Times New Roman" w:cs="Times New Roman"/>
                  <w:sz w:val="24"/>
                  <w:szCs w:val="24"/>
                </w:rPr>
                <w:t xml:space="preserve"> Profile</w:t>
              </w:r>
            </w:hyperlink>
            <w:r w:rsidRPr="000D4FCE">
              <w:rPr>
                <w:rFonts w:ascii="Times New Roman" w:eastAsia="Times New Roman" w:hAnsi="Times New Roman" w:cs="Times New Roman"/>
                <w:sz w:val="24"/>
                <w:szCs w:val="24"/>
              </w:rPr>
              <w:t>, Eagle Center for Leadership</w:t>
            </w:r>
          </w:p>
          <w:p w14:paraId="5720A1B3" w14:textId="242F5420" w:rsidR="00A442C1" w:rsidRPr="00D83CFE" w:rsidRDefault="00A442C1" w:rsidP="00584885">
            <w:pPr>
              <w:numPr>
                <w:ilvl w:val="0"/>
                <w:numId w:val="7"/>
              </w:numPr>
              <w:rPr>
                <w:rFonts w:ascii="Times New Roman" w:eastAsia="Times New Roman" w:hAnsi="Times New Roman" w:cs="Times New Roman"/>
                <w:sz w:val="24"/>
                <w:szCs w:val="24"/>
              </w:rPr>
            </w:pPr>
            <w:hyperlink r:id="rId13" w:history="1">
              <w:r w:rsidRPr="00D83CFE">
                <w:rPr>
                  <w:rStyle w:val="Hyperlink"/>
                  <w:rFonts w:ascii="Times New Roman" w:eastAsia="Times New Roman" w:hAnsi="Times New Roman" w:cs="Times New Roman"/>
                  <w:sz w:val="24"/>
                  <w:szCs w:val="24"/>
                </w:rPr>
                <w:t>The 5-Minute Personality Test</w:t>
              </w:r>
            </w:hyperlink>
            <w:r w:rsidRPr="00D83CFE">
              <w:rPr>
                <w:rFonts w:ascii="Times New Roman" w:eastAsia="Times New Roman" w:hAnsi="Times New Roman" w:cs="Times New Roman"/>
                <w:sz w:val="24"/>
                <w:szCs w:val="24"/>
              </w:rPr>
              <w:t>, Situated Spartan Handouts, Center for Community Engaged Learning, Michigan State University</w:t>
            </w:r>
          </w:p>
        </w:tc>
        <w:tc>
          <w:tcPr>
            <w:tcW w:w="4240" w:type="dxa"/>
          </w:tcPr>
          <w:p w14:paraId="470E5FCF"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lastRenderedPageBreak/>
              <w:t>Process/Skill Questions:</w:t>
            </w:r>
          </w:p>
          <w:p w14:paraId="2AC8B959" w14:textId="6CAAC118" w:rsidR="00A442C1" w:rsidRPr="00D83CFE" w:rsidRDefault="00A442C1" w:rsidP="00584885">
            <w:pPr>
              <w:pStyle w:val="ListParagraph"/>
              <w:numPr>
                <w:ilvl w:val="0"/>
                <w:numId w:val="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self-assessment critical to leadership development?</w:t>
            </w:r>
          </w:p>
          <w:p w14:paraId="3F37471F" w14:textId="77777777" w:rsidR="00A442C1" w:rsidRPr="00D83CFE" w:rsidRDefault="00A442C1" w:rsidP="00584885">
            <w:pPr>
              <w:pStyle w:val="ListParagraph"/>
              <w:numPr>
                <w:ilvl w:val="0"/>
                <w:numId w:val="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can one ensure the accuracy of one’s self-assessment?</w:t>
            </w:r>
          </w:p>
          <w:p w14:paraId="6CC34DD4" w14:textId="77777777" w:rsidR="00A442C1" w:rsidRPr="00D83CFE" w:rsidRDefault="00A442C1" w:rsidP="00584885">
            <w:pPr>
              <w:pStyle w:val="ListParagraph"/>
              <w:numPr>
                <w:ilvl w:val="0"/>
                <w:numId w:val="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it important to reflect on one’s personal habits and behavioral patterns?</w:t>
            </w:r>
          </w:p>
          <w:p w14:paraId="0396C5B7" w14:textId="1B8DA844" w:rsidR="00A442C1" w:rsidRPr="00D83CFE" w:rsidRDefault="00A442C1" w:rsidP="00584885">
            <w:pPr>
              <w:pStyle w:val="ListParagraph"/>
              <w:numPr>
                <w:ilvl w:val="0"/>
                <w:numId w:val="7"/>
              </w:numPr>
              <w:rPr>
                <w:rFonts w:ascii="Times New Roman" w:eastAsia="Times New Roman" w:hAnsi="Times New Roman" w:cs="Times New Roman"/>
                <w:sz w:val="24"/>
                <w:szCs w:val="24"/>
              </w:rPr>
            </w:pPr>
            <w:r w:rsidRPr="00D83CFE">
              <w:rPr>
                <w:rFonts w:ascii="Times New Roman" w:hAnsi="Times New Roman" w:cs="Times New Roman"/>
                <w:sz w:val="24"/>
                <w:szCs w:val="24"/>
              </w:rPr>
              <w:lastRenderedPageBreak/>
              <w:t>What are some bad habits that can hinder a person’s effectiveness as a leader?</w:t>
            </w:r>
          </w:p>
        </w:tc>
        <w:tc>
          <w:tcPr>
            <w:tcW w:w="2425" w:type="dxa"/>
          </w:tcPr>
          <w:p w14:paraId="6CE8CEA0" w14:textId="28E51174"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lastRenderedPageBreak/>
              <w:t>English: 9.C, 9.LU, 10.C, 10.LU, 11.C, 11.LU, 12.C, 12.LU</w:t>
            </w:r>
          </w:p>
        </w:tc>
      </w:tr>
      <w:tr w:rsidR="00A442C1" w:rsidRPr="00D83CFE" w14:paraId="75DDCADB" w14:textId="3A4BAF36" w:rsidTr="00C753F8">
        <w:tblPrEx>
          <w:tblCellMar>
            <w:left w:w="115" w:type="dxa"/>
            <w:right w:w="115" w:type="dxa"/>
          </w:tblCellMar>
        </w:tblPrEx>
        <w:tc>
          <w:tcPr>
            <w:tcW w:w="728" w:type="dxa"/>
            <w:shd w:val="clear" w:color="auto" w:fill="FFFFFF" w:themeFill="background1"/>
          </w:tcPr>
          <w:p w14:paraId="4E4E79ED" w14:textId="004FCF1C"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33A84753" w14:textId="29588D62"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Explain the importance of physical readiness.</w:t>
            </w:r>
          </w:p>
        </w:tc>
        <w:tc>
          <w:tcPr>
            <w:tcW w:w="4602" w:type="dxa"/>
            <w:tcBorders>
              <w:top w:val="single" w:sz="4" w:space="0" w:color="auto"/>
              <w:left w:val="single" w:sz="4" w:space="0" w:color="auto"/>
              <w:bottom w:val="single" w:sz="4" w:space="0" w:color="auto"/>
              <w:right w:val="single" w:sz="4" w:space="0" w:color="auto"/>
            </w:tcBorders>
          </w:tcPr>
          <w:p w14:paraId="56400712"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Explanation should include</w:t>
            </w:r>
          </w:p>
          <w:p w14:paraId="4E6BDC85" w14:textId="660BC443" w:rsidR="00A442C1" w:rsidRPr="00D83CFE" w:rsidRDefault="00A442C1" w:rsidP="00584885">
            <w:pPr>
              <w:pStyle w:val="ListParagraph"/>
              <w:numPr>
                <w:ilvl w:val="0"/>
                <w:numId w:val="68"/>
              </w:numPr>
              <w:rPr>
                <w:rFonts w:ascii="Times New Roman" w:hAnsi="Times New Roman" w:cs="Times New Roman"/>
                <w:sz w:val="24"/>
                <w:szCs w:val="24"/>
              </w:rPr>
            </w:pPr>
            <w:r w:rsidRPr="00D83CFE">
              <w:rPr>
                <w:rFonts w:ascii="Times New Roman" w:hAnsi="Times New Roman" w:cs="Times New Roman"/>
                <w:sz w:val="24"/>
                <w:szCs w:val="24"/>
              </w:rPr>
              <w:t>fitness</w:t>
            </w:r>
          </w:p>
          <w:p w14:paraId="1D53B1A2" w14:textId="18DD1830" w:rsidR="00A442C1" w:rsidRPr="00D83CFE" w:rsidRDefault="00A442C1" w:rsidP="00584885">
            <w:pPr>
              <w:pStyle w:val="ListParagraph"/>
              <w:numPr>
                <w:ilvl w:val="0"/>
                <w:numId w:val="68"/>
              </w:numPr>
              <w:rPr>
                <w:rFonts w:ascii="Times New Roman" w:hAnsi="Times New Roman" w:cs="Times New Roman"/>
                <w:sz w:val="24"/>
                <w:szCs w:val="24"/>
              </w:rPr>
            </w:pPr>
            <w:r w:rsidRPr="00D83CFE">
              <w:rPr>
                <w:rFonts w:ascii="Times New Roman" w:hAnsi="Times New Roman" w:cs="Times New Roman"/>
                <w:sz w:val="24"/>
                <w:szCs w:val="24"/>
              </w:rPr>
              <w:t>nutrition</w:t>
            </w:r>
          </w:p>
          <w:p w14:paraId="60BE9889" w14:textId="375AFFED" w:rsidR="00A442C1" w:rsidRPr="00D83CFE" w:rsidRDefault="00A442C1" w:rsidP="00584885">
            <w:pPr>
              <w:pStyle w:val="ListParagraph"/>
              <w:numPr>
                <w:ilvl w:val="0"/>
                <w:numId w:val="68"/>
              </w:numPr>
              <w:rPr>
                <w:rFonts w:ascii="Times New Roman" w:hAnsi="Times New Roman" w:cs="Times New Roman"/>
                <w:sz w:val="24"/>
                <w:szCs w:val="24"/>
              </w:rPr>
            </w:pPr>
            <w:r w:rsidRPr="00D83CFE">
              <w:rPr>
                <w:rFonts w:ascii="Times New Roman" w:hAnsi="Times New Roman" w:cs="Times New Roman"/>
                <w:sz w:val="24"/>
                <w:szCs w:val="24"/>
              </w:rPr>
              <w:t>stress management</w:t>
            </w:r>
          </w:p>
          <w:p w14:paraId="790B9E75" w14:textId="53945E34" w:rsidR="00A442C1" w:rsidRDefault="00A442C1" w:rsidP="00584885">
            <w:pPr>
              <w:pStyle w:val="ListParagraph"/>
              <w:numPr>
                <w:ilvl w:val="0"/>
                <w:numId w:val="68"/>
              </w:numPr>
              <w:rPr>
                <w:rFonts w:ascii="Times New Roman" w:hAnsi="Times New Roman" w:cs="Times New Roman"/>
                <w:sz w:val="24"/>
                <w:szCs w:val="24"/>
              </w:rPr>
            </w:pPr>
            <w:r w:rsidRPr="00D83CFE">
              <w:rPr>
                <w:rFonts w:ascii="Times New Roman" w:hAnsi="Times New Roman" w:cs="Times New Roman"/>
                <w:sz w:val="24"/>
                <w:szCs w:val="24"/>
              </w:rPr>
              <w:t>sleep</w:t>
            </w:r>
          </w:p>
          <w:p w14:paraId="2894D6C5" w14:textId="2D4A30DE" w:rsidR="00A442C1" w:rsidRDefault="00A442C1" w:rsidP="00584885">
            <w:pPr>
              <w:pStyle w:val="ListParagraph"/>
              <w:numPr>
                <w:ilvl w:val="0"/>
                <w:numId w:val="68"/>
              </w:numPr>
              <w:rPr>
                <w:rFonts w:ascii="Times New Roman" w:hAnsi="Times New Roman" w:cs="Times New Roman"/>
                <w:sz w:val="24"/>
                <w:szCs w:val="24"/>
              </w:rPr>
            </w:pPr>
            <w:r>
              <w:rPr>
                <w:rFonts w:ascii="Times New Roman" w:hAnsi="Times New Roman" w:cs="Times New Roman"/>
                <w:sz w:val="24"/>
                <w:szCs w:val="24"/>
              </w:rPr>
              <w:t>mental health.</w:t>
            </w:r>
          </w:p>
          <w:p w14:paraId="14EEF66C" w14:textId="77777777" w:rsidR="00A442C1" w:rsidRDefault="00A442C1" w:rsidP="00584885">
            <w:pPr>
              <w:rPr>
                <w:rFonts w:ascii="Times New Roman" w:hAnsi="Times New Roman" w:cs="Times New Roman"/>
                <w:sz w:val="24"/>
                <w:szCs w:val="24"/>
              </w:rPr>
            </w:pPr>
          </w:p>
          <w:p w14:paraId="59C506E7" w14:textId="5BAF7FD3" w:rsidR="00A442C1" w:rsidRPr="003C256A" w:rsidRDefault="00A442C1" w:rsidP="00584885">
            <w:pPr>
              <w:rPr>
                <w:rFonts w:ascii="Times New Roman" w:hAnsi="Times New Roman" w:cs="Times New Roman"/>
                <w:sz w:val="24"/>
                <w:szCs w:val="24"/>
              </w:rPr>
            </w:pPr>
            <w:r>
              <w:rPr>
                <w:rFonts w:ascii="Times New Roman" w:hAnsi="Times New Roman" w:cs="Times New Roman"/>
                <w:sz w:val="24"/>
                <w:szCs w:val="24"/>
              </w:rPr>
              <w:t xml:space="preserve">Explanation should also include </w:t>
            </w:r>
            <w:r w:rsidRPr="000D4FCE">
              <w:rPr>
                <w:rFonts w:ascii="Times New Roman" w:hAnsi="Times New Roman" w:cs="Times New Roman"/>
                <w:sz w:val="24"/>
                <w:szCs w:val="24"/>
              </w:rPr>
              <w:t xml:space="preserve">emphasizing the collective impact </w:t>
            </w:r>
            <w:r>
              <w:rPr>
                <w:rFonts w:ascii="Times New Roman" w:hAnsi="Times New Roman" w:cs="Times New Roman"/>
                <w:sz w:val="24"/>
                <w:szCs w:val="24"/>
              </w:rPr>
              <w:t xml:space="preserve">of these </w:t>
            </w:r>
            <w:r w:rsidRPr="000D4FCE">
              <w:rPr>
                <w:rFonts w:ascii="Times New Roman" w:hAnsi="Times New Roman" w:cs="Times New Roman"/>
                <w:sz w:val="24"/>
                <w:szCs w:val="24"/>
              </w:rPr>
              <w:t>on sustained personal and leadership effectiveness.</w:t>
            </w:r>
          </w:p>
        </w:tc>
        <w:tc>
          <w:tcPr>
            <w:tcW w:w="4240" w:type="dxa"/>
          </w:tcPr>
          <w:p w14:paraId="0D7E632A"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30F91EB5" w14:textId="77777777" w:rsidR="00A442C1" w:rsidRPr="00D83CFE" w:rsidRDefault="00A442C1" w:rsidP="00584885">
            <w:pPr>
              <w:pStyle w:val="ListParagraph"/>
              <w:numPr>
                <w:ilvl w:val="0"/>
                <w:numId w:val="13"/>
              </w:numPr>
              <w:rPr>
                <w:rFonts w:ascii="Times New Roman" w:hAnsi="Times New Roman" w:cs="Times New Roman"/>
                <w:sz w:val="24"/>
                <w:szCs w:val="24"/>
              </w:rPr>
            </w:pPr>
            <w:r w:rsidRPr="00D83CFE">
              <w:rPr>
                <w:rFonts w:ascii="Times New Roman" w:hAnsi="Times New Roman" w:cs="Times New Roman"/>
                <w:sz w:val="24"/>
                <w:szCs w:val="24"/>
              </w:rPr>
              <w:t>What are examples of effective stress management strategies?</w:t>
            </w:r>
          </w:p>
          <w:p w14:paraId="76A6BE41" w14:textId="318FE48F" w:rsidR="00A442C1" w:rsidRPr="00D83CFE" w:rsidRDefault="00A442C1" w:rsidP="00584885">
            <w:pPr>
              <w:pStyle w:val="ListParagraph"/>
              <w:numPr>
                <w:ilvl w:val="0"/>
                <w:numId w:val="13"/>
              </w:numPr>
              <w:rPr>
                <w:rFonts w:ascii="Times New Roman" w:hAnsi="Times New Roman" w:cs="Times New Roman"/>
                <w:sz w:val="24"/>
                <w:szCs w:val="24"/>
              </w:rPr>
            </w:pPr>
            <w:r w:rsidRPr="00D83CFE">
              <w:rPr>
                <w:rFonts w:ascii="Times New Roman" w:hAnsi="Times New Roman" w:cs="Times New Roman"/>
                <w:sz w:val="24"/>
                <w:szCs w:val="24"/>
              </w:rPr>
              <w:t>Why is mental health an important component of physical readiness?</w:t>
            </w:r>
          </w:p>
        </w:tc>
        <w:tc>
          <w:tcPr>
            <w:tcW w:w="2425" w:type="dxa"/>
          </w:tcPr>
          <w:p w14:paraId="048D716E" w14:textId="76DB5FD6"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9.C, 9.LU, 10.C, 10.LU, 11.C, 11.LU, 12.C, 12.LU</w:t>
            </w:r>
          </w:p>
        </w:tc>
      </w:tr>
      <w:tr w:rsidR="00A442C1" w:rsidRPr="00D83CFE" w14:paraId="47ED5F22" w14:textId="41452F06" w:rsidTr="00C753F8">
        <w:tblPrEx>
          <w:tblCellMar>
            <w:left w:w="115" w:type="dxa"/>
            <w:right w:w="115" w:type="dxa"/>
          </w:tblCellMar>
        </w:tblPrEx>
        <w:tc>
          <w:tcPr>
            <w:tcW w:w="728" w:type="dxa"/>
            <w:shd w:val="clear" w:color="auto" w:fill="FFFFFF" w:themeFill="background1"/>
          </w:tcPr>
          <w:p w14:paraId="548B9E3E" w14:textId="195512C6"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45</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7B9ACFCF" w14:textId="73A785CA" w:rsidR="00A442C1" w:rsidRPr="00D83CFE" w:rsidRDefault="00A442C1" w:rsidP="00584885">
            <w:pPr>
              <w:rPr>
                <w:rFonts w:ascii="Times New Roman" w:eastAsia="Times New Roman" w:hAnsi="Times New Roman" w:cs="Times New Roman"/>
                <w:sz w:val="24"/>
                <w:szCs w:val="24"/>
              </w:rPr>
            </w:pPr>
            <w:r w:rsidRPr="00D83CFE">
              <w:rPr>
                <w:rFonts w:ascii="Times New Roman" w:hAnsi="Times New Roman" w:cs="Times New Roman"/>
                <w:sz w:val="24"/>
                <w:szCs w:val="24"/>
              </w:rPr>
              <w:t>Explain how emotional intelligence influences personal and leadership effectiveness.</w:t>
            </w:r>
          </w:p>
        </w:tc>
        <w:tc>
          <w:tcPr>
            <w:tcW w:w="4602" w:type="dxa"/>
            <w:tcBorders>
              <w:top w:val="single" w:sz="4" w:space="0" w:color="auto"/>
              <w:left w:val="single" w:sz="4" w:space="0" w:color="auto"/>
              <w:bottom w:val="single" w:sz="4" w:space="0" w:color="auto"/>
              <w:right w:val="single" w:sz="4" w:space="0" w:color="auto"/>
            </w:tcBorders>
          </w:tcPr>
          <w:p w14:paraId="1D5E8BB3"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 xml:space="preserve">Explanation should include </w:t>
            </w:r>
          </w:p>
          <w:p w14:paraId="0D89BB08" w14:textId="0D83CD1D" w:rsidR="00A442C1" w:rsidRPr="00D83CFE" w:rsidRDefault="00A442C1" w:rsidP="00584885">
            <w:pPr>
              <w:pStyle w:val="ListParagraph"/>
              <w:numPr>
                <w:ilvl w:val="0"/>
                <w:numId w:val="12"/>
              </w:numPr>
              <w:rPr>
                <w:rFonts w:ascii="Times New Roman" w:hAnsi="Times New Roman" w:cs="Times New Roman"/>
                <w:sz w:val="24"/>
                <w:szCs w:val="24"/>
              </w:rPr>
            </w:pPr>
            <w:r w:rsidRPr="00D83CFE">
              <w:rPr>
                <w:rFonts w:ascii="Times New Roman" w:hAnsi="Times New Roman" w:cs="Times New Roman"/>
                <w:sz w:val="24"/>
                <w:szCs w:val="24"/>
              </w:rPr>
              <w:t xml:space="preserve">defining </w:t>
            </w:r>
            <w:r w:rsidRPr="00D83CFE">
              <w:rPr>
                <w:rFonts w:ascii="Times New Roman" w:hAnsi="Times New Roman" w:cs="Times New Roman"/>
                <w:i/>
                <w:iCs/>
                <w:sz w:val="24"/>
                <w:szCs w:val="24"/>
              </w:rPr>
              <w:t>emotional intelligence</w:t>
            </w:r>
          </w:p>
          <w:p w14:paraId="069185AB" w14:textId="2DD37B62" w:rsidR="00A442C1" w:rsidRPr="00D83CFE" w:rsidRDefault="00A442C1" w:rsidP="00584885">
            <w:pPr>
              <w:pStyle w:val="ListParagraph"/>
              <w:numPr>
                <w:ilvl w:val="0"/>
                <w:numId w:val="12"/>
              </w:numPr>
              <w:rPr>
                <w:rFonts w:ascii="Times New Roman" w:hAnsi="Times New Roman" w:cs="Times New Roman"/>
                <w:sz w:val="24"/>
                <w:szCs w:val="24"/>
              </w:rPr>
            </w:pPr>
            <w:r w:rsidRPr="00D83CFE">
              <w:rPr>
                <w:rFonts w:ascii="Times New Roman" w:hAnsi="Times New Roman" w:cs="Times New Roman"/>
                <w:sz w:val="24"/>
                <w:szCs w:val="24"/>
              </w:rPr>
              <w:t>describing how self-awareness, self-regulation, motivation, empathy, and social skills improve leadership</w:t>
            </w:r>
          </w:p>
          <w:p w14:paraId="7D232272" w14:textId="2E9CBD1E" w:rsidR="00A442C1" w:rsidRPr="007F4F38" w:rsidRDefault="00A442C1" w:rsidP="00584885">
            <w:pPr>
              <w:pStyle w:val="ListParagraph"/>
              <w:numPr>
                <w:ilvl w:val="0"/>
                <w:numId w:val="12"/>
              </w:numPr>
              <w:rPr>
                <w:rFonts w:ascii="Times New Roman" w:hAnsi="Times New Roman" w:cs="Times New Roman"/>
                <w:sz w:val="24"/>
                <w:szCs w:val="24"/>
              </w:rPr>
            </w:pPr>
            <w:r w:rsidRPr="00D83CFE">
              <w:rPr>
                <w:rFonts w:ascii="Times New Roman" w:hAnsi="Times New Roman" w:cs="Times New Roman"/>
                <w:sz w:val="24"/>
                <w:szCs w:val="24"/>
              </w:rPr>
              <w:t>describing examples or situations illustrating emotional intelligence in action</w:t>
            </w:r>
            <w:r>
              <w:rPr>
                <w:rFonts w:ascii="Times New Roman" w:hAnsi="Times New Roman" w:cs="Times New Roman"/>
                <w:sz w:val="24"/>
                <w:szCs w:val="24"/>
              </w:rPr>
              <w:t xml:space="preserve"> across diverse leadership scenarios</w:t>
            </w:r>
            <w:r w:rsidRPr="00D83CFE">
              <w:rPr>
                <w:rFonts w:ascii="Times New Roman" w:hAnsi="Times New Roman" w:cs="Times New Roman"/>
                <w:sz w:val="24"/>
                <w:szCs w:val="24"/>
              </w:rPr>
              <w:t>.</w:t>
            </w:r>
          </w:p>
        </w:tc>
        <w:tc>
          <w:tcPr>
            <w:tcW w:w="4240" w:type="dxa"/>
          </w:tcPr>
          <w:p w14:paraId="44AF095D"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0C9A0FDF" w14:textId="1E445E93" w:rsidR="00A442C1" w:rsidRPr="00D83CFE" w:rsidRDefault="00A442C1" w:rsidP="00584885">
            <w:pPr>
              <w:pStyle w:val="ListParagraph"/>
              <w:numPr>
                <w:ilvl w:val="0"/>
                <w:numId w:val="12"/>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is emotional intelligence demonstrated?</w:t>
            </w:r>
          </w:p>
          <w:p w14:paraId="09B7929A" w14:textId="530378DB" w:rsidR="00A442C1" w:rsidRPr="00D83CFE" w:rsidRDefault="00A442C1" w:rsidP="00584885">
            <w:pPr>
              <w:pStyle w:val="ListParagraph"/>
              <w:numPr>
                <w:ilvl w:val="0"/>
                <w:numId w:val="12"/>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emotional intelligence critical to leadership?</w:t>
            </w:r>
          </w:p>
        </w:tc>
        <w:tc>
          <w:tcPr>
            <w:tcW w:w="2425" w:type="dxa"/>
          </w:tcPr>
          <w:p w14:paraId="1629DD83" w14:textId="58F886A2"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9.RV, 9.C, 9.LU, 10.RV, 10.C, 10.LU, 11.RV, 11.C, 11.LU, 12.RV, 12.C, 12.LU</w:t>
            </w:r>
          </w:p>
        </w:tc>
      </w:tr>
      <w:tr w:rsidR="00A442C1" w:rsidRPr="00D83CFE" w14:paraId="52DEA84A" w14:textId="5F23A662" w:rsidTr="00C753F8">
        <w:tblPrEx>
          <w:tblCellMar>
            <w:left w:w="115" w:type="dxa"/>
            <w:right w:w="115" w:type="dxa"/>
          </w:tblCellMar>
        </w:tblPrEx>
        <w:tc>
          <w:tcPr>
            <w:tcW w:w="728" w:type="dxa"/>
            <w:shd w:val="clear" w:color="auto" w:fill="FFFFFF" w:themeFill="background1"/>
          </w:tcPr>
          <w:p w14:paraId="78ADAAD4" w14:textId="5236F9A3"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397F88F1" w14:textId="389C3920"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Explain how cultural awareness influences leadership.</w:t>
            </w:r>
          </w:p>
        </w:tc>
        <w:tc>
          <w:tcPr>
            <w:tcW w:w="4602" w:type="dxa"/>
            <w:tcBorders>
              <w:top w:val="single" w:sz="4" w:space="0" w:color="auto"/>
              <w:left w:val="single" w:sz="4" w:space="0" w:color="auto"/>
              <w:bottom w:val="single" w:sz="4" w:space="0" w:color="auto"/>
              <w:right w:val="single" w:sz="4" w:space="0" w:color="auto"/>
            </w:tcBorders>
          </w:tcPr>
          <w:p w14:paraId="4A4F0121"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Explanation should include</w:t>
            </w:r>
          </w:p>
          <w:p w14:paraId="31F6A445" w14:textId="71BE72EE" w:rsidR="00A442C1" w:rsidRPr="00D83CFE" w:rsidRDefault="00A442C1" w:rsidP="00584885">
            <w:pPr>
              <w:pStyle w:val="ListParagraph"/>
              <w:numPr>
                <w:ilvl w:val="0"/>
                <w:numId w:val="30"/>
              </w:numPr>
              <w:rPr>
                <w:rFonts w:ascii="Times New Roman" w:hAnsi="Times New Roman" w:cs="Times New Roman"/>
                <w:sz w:val="24"/>
                <w:szCs w:val="24"/>
              </w:rPr>
            </w:pPr>
            <w:r w:rsidRPr="00D83CFE">
              <w:rPr>
                <w:rFonts w:ascii="Times New Roman" w:hAnsi="Times New Roman" w:cs="Times New Roman"/>
                <w:sz w:val="24"/>
                <w:szCs w:val="24"/>
              </w:rPr>
              <w:t>describing how cultural backgrounds, traditions, values, and communication styles shape leadership expectations, behaviors, and development</w:t>
            </w:r>
            <w:r>
              <w:rPr>
                <w:rFonts w:ascii="Times New Roman" w:hAnsi="Times New Roman" w:cs="Times New Roman"/>
                <w:sz w:val="24"/>
                <w:szCs w:val="24"/>
              </w:rPr>
              <w:t xml:space="preserve"> and influence how people interpret authority, collaboration, and decision-making</w:t>
            </w:r>
          </w:p>
          <w:p w14:paraId="1C4D070B" w14:textId="2BA46DDC" w:rsidR="00A442C1" w:rsidRPr="00D83CFE" w:rsidRDefault="00A442C1" w:rsidP="00584885">
            <w:pPr>
              <w:pStyle w:val="ListParagraph"/>
              <w:numPr>
                <w:ilvl w:val="0"/>
                <w:numId w:val="30"/>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reflecting on one’s own cultural background and context</w:t>
            </w:r>
            <w:r>
              <w:rPr>
                <w:rFonts w:ascii="Times New Roman" w:eastAsia="Times New Roman" w:hAnsi="Times New Roman" w:cs="Times New Roman"/>
                <w:sz w:val="24"/>
                <w:szCs w:val="24"/>
              </w:rPr>
              <w:t xml:space="preserve"> to understand personal biases and leadership tendencies</w:t>
            </w:r>
          </w:p>
          <w:p w14:paraId="0EA28275" w14:textId="7F559217" w:rsidR="00A442C1" w:rsidRPr="00D83CFE" w:rsidRDefault="00A442C1" w:rsidP="00584885">
            <w:pPr>
              <w:pStyle w:val="ListParagraph"/>
              <w:numPr>
                <w:ilvl w:val="0"/>
                <w:numId w:val="30"/>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learning how interacting with people from different cultures expands your perspective, challenges assumptions, and helps you adapt and grow</w:t>
            </w:r>
            <w:r>
              <w:rPr>
                <w:rFonts w:ascii="Times New Roman" w:eastAsia="Times New Roman" w:hAnsi="Times New Roman" w:cs="Times New Roman"/>
                <w:sz w:val="24"/>
                <w:szCs w:val="24"/>
              </w:rPr>
              <w:t xml:space="preserve"> as a more flexible and inclusive leader</w:t>
            </w:r>
          </w:p>
          <w:p w14:paraId="3C36E8CD" w14:textId="233F6BCD" w:rsidR="00A442C1" w:rsidRPr="00D83CFE" w:rsidRDefault="00A442C1" w:rsidP="00584885">
            <w:pPr>
              <w:pStyle w:val="ListParagraph"/>
              <w:numPr>
                <w:ilvl w:val="0"/>
                <w:numId w:val="30"/>
              </w:numPr>
              <w:rPr>
                <w:rFonts w:ascii="Times New Roman" w:hAnsi="Times New Roman" w:cs="Times New Roman"/>
                <w:sz w:val="24"/>
                <w:szCs w:val="24"/>
              </w:rPr>
            </w:pPr>
            <w:r w:rsidRPr="00D83CFE">
              <w:rPr>
                <w:rFonts w:ascii="Times New Roman" w:hAnsi="Times New Roman" w:cs="Times New Roman"/>
                <w:sz w:val="24"/>
                <w:szCs w:val="24"/>
              </w:rPr>
              <w:t>demonstrating the ability to lead effectively in diverse environments</w:t>
            </w:r>
            <w:r>
              <w:rPr>
                <w:rFonts w:ascii="Times New Roman" w:hAnsi="Times New Roman" w:cs="Times New Roman"/>
                <w:sz w:val="24"/>
                <w:szCs w:val="24"/>
              </w:rPr>
              <w:t xml:space="preserve"> by adjusting communication, expectations, and leadership strategies to fit cultural needs</w:t>
            </w:r>
          </w:p>
          <w:p w14:paraId="6CB55E30" w14:textId="65E2FB9E" w:rsidR="00A442C1" w:rsidRPr="00D83CFE" w:rsidRDefault="00A442C1" w:rsidP="00584885">
            <w:pPr>
              <w:pStyle w:val="ListParagraph"/>
              <w:numPr>
                <w:ilvl w:val="0"/>
                <w:numId w:val="30"/>
              </w:numPr>
              <w:rPr>
                <w:rFonts w:ascii="Times New Roman" w:hAnsi="Times New Roman" w:cs="Times New Roman"/>
                <w:sz w:val="24"/>
                <w:szCs w:val="24"/>
              </w:rPr>
            </w:pPr>
            <w:r w:rsidRPr="00D83CFE">
              <w:rPr>
                <w:rFonts w:ascii="Times New Roman" w:hAnsi="Times New Roman" w:cs="Times New Roman"/>
                <w:sz w:val="24"/>
                <w:szCs w:val="24"/>
              </w:rPr>
              <w:t>applying cultural awareness to develop equitable, inclusive, and context‑responsive leadership practices</w:t>
            </w:r>
            <w:r>
              <w:rPr>
                <w:rFonts w:ascii="Times New Roman" w:hAnsi="Times New Roman" w:cs="Times New Roman"/>
                <w:sz w:val="24"/>
                <w:szCs w:val="24"/>
              </w:rPr>
              <w:t xml:space="preserve"> that promote belonging, fairness, and respect across teams</w:t>
            </w:r>
            <w:r w:rsidRPr="00D83CFE">
              <w:rPr>
                <w:rFonts w:ascii="Times New Roman" w:hAnsi="Times New Roman" w:cs="Times New Roman"/>
                <w:sz w:val="24"/>
                <w:szCs w:val="24"/>
              </w:rPr>
              <w:t>.</w:t>
            </w:r>
          </w:p>
        </w:tc>
        <w:tc>
          <w:tcPr>
            <w:tcW w:w="4240" w:type="dxa"/>
          </w:tcPr>
          <w:p w14:paraId="0A071D17"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516C4941" w14:textId="77777777" w:rsidR="00A442C1" w:rsidRPr="00D83CFE" w:rsidRDefault="00A442C1" w:rsidP="00584885">
            <w:pPr>
              <w:pStyle w:val="ListParagraph"/>
              <w:numPr>
                <w:ilvl w:val="0"/>
                <w:numId w:val="30"/>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aspects of a person’s identity can be shaped by exposure to different cultures?</w:t>
            </w:r>
          </w:p>
          <w:p w14:paraId="13D98E0B" w14:textId="7E3F0855" w:rsidR="00A442C1" w:rsidRPr="00D83CFE" w:rsidRDefault="00A442C1" w:rsidP="00584885">
            <w:pPr>
              <w:pStyle w:val="ListParagraph"/>
              <w:numPr>
                <w:ilvl w:val="0"/>
                <w:numId w:val="30"/>
              </w:numPr>
              <w:rPr>
                <w:rFonts w:ascii="Times New Roman" w:hAnsi="Times New Roman" w:cs="Times New Roman"/>
                <w:sz w:val="24"/>
                <w:szCs w:val="24"/>
              </w:rPr>
            </w:pPr>
            <w:r w:rsidRPr="00D83CFE">
              <w:rPr>
                <w:rFonts w:ascii="Times New Roman" w:hAnsi="Times New Roman" w:cs="Times New Roman"/>
                <w:sz w:val="24"/>
                <w:szCs w:val="24"/>
              </w:rPr>
              <w:t>Why is it important to recognize that leadership is expressed differently across cultures (e.g., collectivist vs. individualist values, direct vs. indirect communication)?</w:t>
            </w:r>
          </w:p>
          <w:p w14:paraId="368DC27E" w14:textId="656CF710" w:rsidR="00A442C1" w:rsidRPr="00D83CFE" w:rsidRDefault="00A442C1" w:rsidP="00584885">
            <w:pPr>
              <w:pStyle w:val="ListParagraph"/>
              <w:numPr>
                <w:ilvl w:val="0"/>
                <w:numId w:val="30"/>
              </w:numPr>
              <w:rPr>
                <w:rFonts w:ascii="Times New Roman" w:hAnsi="Times New Roman" w:cs="Times New Roman"/>
                <w:sz w:val="24"/>
                <w:szCs w:val="24"/>
              </w:rPr>
            </w:pPr>
            <w:r w:rsidRPr="00D83CFE">
              <w:rPr>
                <w:rFonts w:ascii="Times New Roman" w:hAnsi="Times New Roman" w:cs="Times New Roman"/>
                <w:sz w:val="24"/>
                <w:szCs w:val="24"/>
              </w:rPr>
              <w:t>Why should one seek out and integrate culturally diverse perspectives when setting goals, solving problems, and making decisions?</w:t>
            </w:r>
          </w:p>
          <w:p w14:paraId="10B4AF55" w14:textId="50B22022" w:rsidR="00A442C1" w:rsidRPr="00D83CFE" w:rsidRDefault="00A442C1" w:rsidP="00584885">
            <w:pPr>
              <w:pStyle w:val="ListParagraph"/>
              <w:numPr>
                <w:ilvl w:val="0"/>
                <w:numId w:val="30"/>
              </w:numPr>
              <w:rPr>
                <w:rFonts w:ascii="Times New Roman" w:hAnsi="Times New Roman" w:cs="Times New Roman"/>
                <w:sz w:val="24"/>
                <w:szCs w:val="24"/>
              </w:rPr>
            </w:pPr>
            <w:r w:rsidRPr="00D83CFE">
              <w:rPr>
                <w:rFonts w:ascii="Times New Roman" w:hAnsi="Times New Roman" w:cs="Times New Roman"/>
                <w:sz w:val="24"/>
                <w:szCs w:val="24"/>
              </w:rPr>
              <w:t>What actions help strengthen a leader’s cultural competence?</w:t>
            </w:r>
          </w:p>
          <w:p w14:paraId="20929A3F" w14:textId="77777777" w:rsidR="00A442C1" w:rsidRPr="00D83CFE" w:rsidRDefault="00A442C1" w:rsidP="00584885">
            <w:pPr>
              <w:pStyle w:val="ListParagraph"/>
              <w:numPr>
                <w:ilvl w:val="0"/>
                <w:numId w:val="30"/>
              </w:numPr>
              <w:rPr>
                <w:rFonts w:ascii="Times New Roman" w:hAnsi="Times New Roman" w:cs="Times New Roman"/>
                <w:sz w:val="24"/>
                <w:szCs w:val="24"/>
              </w:rPr>
            </w:pPr>
            <w:r w:rsidRPr="00D83CFE">
              <w:rPr>
                <w:rFonts w:ascii="Times New Roman" w:hAnsi="Times New Roman" w:cs="Times New Roman"/>
                <w:sz w:val="24"/>
                <w:szCs w:val="24"/>
              </w:rPr>
              <w:t>When have you adapted your leadership approach to better fit a cultural context?</w:t>
            </w:r>
          </w:p>
          <w:p w14:paraId="5315B675" w14:textId="3099EDDD" w:rsidR="00A442C1" w:rsidRPr="00D83CFE" w:rsidRDefault="00A442C1" w:rsidP="00584885">
            <w:pPr>
              <w:pStyle w:val="ListParagraph"/>
              <w:numPr>
                <w:ilvl w:val="0"/>
                <w:numId w:val="30"/>
              </w:numPr>
              <w:rPr>
                <w:rFonts w:ascii="Times New Roman" w:hAnsi="Times New Roman" w:cs="Times New Roman"/>
                <w:sz w:val="24"/>
                <w:szCs w:val="24"/>
              </w:rPr>
            </w:pPr>
            <w:r w:rsidRPr="00D83CFE">
              <w:rPr>
                <w:rFonts w:ascii="Times New Roman" w:hAnsi="Times New Roman" w:cs="Times New Roman"/>
                <w:sz w:val="24"/>
                <w:szCs w:val="24"/>
              </w:rPr>
              <w:t xml:space="preserve">Who brings culturally different perspectives to your team, and how do you ensure </w:t>
            </w:r>
            <w:r>
              <w:rPr>
                <w:rFonts w:ascii="Times New Roman" w:hAnsi="Times New Roman" w:cs="Times New Roman"/>
                <w:sz w:val="24"/>
                <w:szCs w:val="24"/>
              </w:rPr>
              <w:t>shared decision-making</w:t>
            </w:r>
            <w:r w:rsidRPr="00D83CFE">
              <w:rPr>
                <w:rFonts w:ascii="Times New Roman" w:hAnsi="Times New Roman" w:cs="Times New Roman"/>
                <w:sz w:val="24"/>
                <w:szCs w:val="24"/>
              </w:rPr>
              <w:t>?</w:t>
            </w:r>
          </w:p>
          <w:p w14:paraId="04EB5313" w14:textId="07E25060" w:rsidR="00A442C1" w:rsidRPr="00D83CFE" w:rsidRDefault="00A442C1" w:rsidP="00584885">
            <w:pPr>
              <w:pStyle w:val="ListParagraph"/>
              <w:numPr>
                <w:ilvl w:val="0"/>
                <w:numId w:val="30"/>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What challenges might individuals face when adapting to </w:t>
            </w:r>
            <w:r w:rsidRPr="00D83CFE">
              <w:rPr>
                <w:rFonts w:ascii="Times New Roman" w:eastAsia="Times New Roman" w:hAnsi="Times New Roman" w:cs="Times New Roman"/>
                <w:sz w:val="24"/>
                <w:szCs w:val="24"/>
              </w:rPr>
              <w:lastRenderedPageBreak/>
              <w:t>or learning from cultures different from their own, and how can they overcome them?</w:t>
            </w:r>
          </w:p>
        </w:tc>
        <w:tc>
          <w:tcPr>
            <w:tcW w:w="2425" w:type="dxa"/>
          </w:tcPr>
          <w:p w14:paraId="75B2D57D" w14:textId="5151D249"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lastRenderedPageBreak/>
              <w:t>English: 9.RV, 9.RI, 9.C, 9.LU, 10.RV, 10.RI, 10.C, 10.LU, 11.DSR, 11.RV, 11.RI, 11.C, 11.LU, 12.RV, 12.RI, 12.C, 12.LU</w:t>
            </w:r>
          </w:p>
        </w:tc>
      </w:tr>
      <w:tr w:rsidR="00A442C1" w:rsidRPr="00D83CFE" w14:paraId="4F02544B" w14:textId="68B51F15" w:rsidTr="00C753F8">
        <w:tblPrEx>
          <w:tblCellMar>
            <w:left w:w="115" w:type="dxa"/>
            <w:right w:w="115" w:type="dxa"/>
          </w:tblCellMar>
        </w:tblPrEx>
        <w:tc>
          <w:tcPr>
            <w:tcW w:w="728" w:type="dxa"/>
            <w:shd w:val="clear" w:color="auto" w:fill="FFFFFF" w:themeFill="background1"/>
          </w:tcPr>
          <w:p w14:paraId="71E7E8F7" w14:textId="410BFAAC"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68E14A22" w14:textId="726DDFAA"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Demonstrate ethical behavior in the context of leadership.</w:t>
            </w:r>
          </w:p>
        </w:tc>
        <w:tc>
          <w:tcPr>
            <w:tcW w:w="4602" w:type="dxa"/>
            <w:tcBorders>
              <w:top w:val="single" w:sz="4" w:space="0" w:color="auto"/>
              <w:left w:val="single" w:sz="4" w:space="0" w:color="auto"/>
              <w:bottom w:val="single" w:sz="4" w:space="0" w:color="auto"/>
              <w:right w:val="single" w:sz="4" w:space="0" w:color="auto"/>
            </w:tcBorders>
          </w:tcPr>
          <w:p w14:paraId="7B704F61"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Demonstration should include</w:t>
            </w:r>
          </w:p>
          <w:p w14:paraId="592C9D82" w14:textId="68A825B2" w:rsidR="00A442C1" w:rsidRPr="00D83CFE" w:rsidRDefault="00A442C1" w:rsidP="00584885">
            <w:pPr>
              <w:pStyle w:val="ListParagraph"/>
              <w:numPr>
                <w:ilvl w:val="0"/>
                <w:numId w:val="11"/>
              </w:numPr>
              <w:rPr>
                <w:rFonts w:ascii="Times New Roman" w:hAnsi="Times New Roman" w:cs="Times New Roman"/>
                <w:sz w:val="24"/>
                <w:szCs w:val="24"/>
              </w:rPr>
            </w:pPr>
            <w:r w:rsidRPr="00D83CFE">
              <w:rPr>
                <w:rFonts w:ascii="Times New Roman" w:hAnsi="Times New Roman" w:cs="Times New Roman"/>
                <w:sz w:val="24"/>
                <w:szCs w:val="24"/>
              </w:rPr>
              <w:t xml:space="preserve">defining </w:t>
            </w:r>
            <w:r w:rsidRPr="000D4FCE">
              <w:rPr>
                <w:rFonts w:ascii="Times New Roman" w:hAnsi="Times New Roman" w:cs="Times New Roman"/>
                <w:i/>
                <w:iCs/>
                <w:sz w:val="24"/>
                <w:szCs w:val="24"/>
              </w:rPr>
              <w:t>ethics</w:t>
            </w:r>
            <w:r w:rsidRPr="00D83CFE">
              <w:rPr>
                <w:rFonts w:ascii="Times New Roman" w:hAnsi="Times New Roman" w:cs="Times New Roman"/>
                <w:sz w:val="24"/>
                <w:szCs w:val="24"/>
              </w:rPr>
              <w:t xml:space="preserve"> in the context of leadership</w:t>
            </w:r>
            <w:r>
              <w:rPr>
                <w:rFonts w:ascii="Times New Roman" w:hAnsi="Times New Roman" w:cs="Times New Roman"/>
                <w:sz w:val="24"/>
                <w:szCs w:val="24"/>
              </w:rPr>
              <w:t xml:space="preserve"> as principles that guide moral decision-making and responsible conduct</w:t>
            </w:r>
          </w:p>
          <w:p w14:paraId="52F5594D" w14:textId="70514C72" w:rsidR="00A442C1" w:rsidRPr="00D83CFE" w:rsidRDefault="00A442C1" w:rsidP="00584885">
            <w:pPr>
              <w:pStyle w:val="ListParagraph"/>
              <w:numPr>
                <w:ilvl w:val="0"/>
                <w:numId w:val="11"/>
              </w:numPr>
              <w:rPr>
                <w:rFonts w:ascii="Times New Roman" w:hAnsi="Times New Roman" w:cs="Times New Roman"/>
                <w:sz w:val="24"/>
                <w:szCs w:val="24"/>
              </w:rPr>
            </w:pPr>
            <w:r w:rsidRPr="00D83CFE">
              <w:rPr>
                <w:rFonts w:ascii="Times New Roman" w:hAnsi="Times New Roman" w:cs="Times New Roman"/>
                <w:sz w:val="24"/>
                <w:szCs w:val="24"/>
              </w:rPr>
              <w:t>explaining the importance of character, integrity, and accountability</w:t>
            </w:r>
            <w:r>
              <w:rPr>
                <w:rFonts w:ascii="Times New Roman" w:hAnsi="Times New Roman" w:cs="Times New Roman"/>
                <w:sz w:val="24"/>
                <w:szCs w:val="24"/>
              </w:rPr>
              <w:t xml:space="preserve"> in maintaining trust and credibility</w:t>
            </w:r>
          </w:p>
          <w:p w14:paraId="4BB2AC30" w14:textId="3F1A68CB" w:rsidR="00A442C1" w:rsidRPr="00D83CFE" w:rsidRDefault="00A442C1" w:rsidP="00584885">
            <w:pPr>
              <w:pStyle w:val="ListParagraph"/>
              <w:numPr>
                <w:ilvl w:val="0"/>
                <w:numId w:val="11"/>
              </w:numPr>
              <w:rPr>
                <w:rFonts w:ascii="Times New Roman" w:hAnsi="Times New Roman" w:cs="Times New Roman"/>
                <w:sz w:val="24"/>
                <w:szCs w:val="24"/>
              </w:rPr>
            </w:pPr>
            <w:r w:rsidRPr="00D83CFE">
              <w:rPr>
                <w:rFonts w:ascii="Times New Roman" w:hAnsi="Times New Roman" w:cs="Times New Roman"/>
                <w:sz w:val="24"/>
                <w:szCs w:val="24"/>
              </w:rPr>
              <w:t>modeling ethical behavior consistently, even under pressure, and fostering a culture of trust, fairness, and respect</w:t>
            </w:r>
            <w:r>
              <w:rPr>
                <w:rFonts w:ascii="Times New Roman" w:hAnsi="Times New Roman" w:cs="Times New Roman"/>
                <w:sz w:val="24"/>
                <w:szCs w:val="24"/>
              </w:rPr>
              <w:t xml:space="preserve"> through transparent and principled actions</w:t>
            </w:r>
          </w:p>
          <w:p w14:paraId="30DAB9A3" w14:textId="5FD2DF01" w:rsidR="00A442C1" w:rsidRPr="00D83CFE" w:rsidRDefault="00A442C1" w:rsidP="00584885">
            <w:pPr>
              <w:pStyle w:val="ListParagraph"/>
              <w:numPr>
                <w:ilvl w:val="0"/>
                <w:numId w:val="11"/>
              </w:numPr>
              <w:rPr>
                <w:rFonts w:ascii="Times New Roman" w:hAnsi="Times New Roman" w:cs="Times New Roman"/>
                <w:sz w:val="24"/>
                <w:szCs w:val="24"/>
              </w:rPr>
            </w:pPr>
            <w:r w:rsidRPr="00D83CFE">
              <w:rPr>
                <w:rFonts w:ascii="Times New Roman" w:hAnsi="Times New Roman" w:cs="Times New Roman"/>
                <w:sz w:val="24"/>
                <w:szCs w:val="24"/>
              </w:rPr>
              <w:t>upholding personal and organizational values with one’s decisions and actions</w:t>
            </w:r>
            <w:r>
              <w:rPr>
                <w:rFonts w:ascii="Times New Roman" w:hAnsi="Times New Roman" w:cs="Times New Roman"/>
                <w:sz w:val="24"/>
                <w:szCs w:val="24"/>
              </w:rPr>
              <w:t xml:space="preserve"> and acknowledging mistakes when they occur to preserve ethical standards</w:t>
            </w:r>
            <w:r w:rsidRPr="00D83CFE">
              <w:rPr>
                <w:rFonts w:ascii="Times New Roman" w:hAnsi="Times New Roman" w:cs="Times New Roman"/>
                <w:sz w:val="24"/>
                <w:szCs w:val="24"/>
              </w:rPr>
              <w:t>.</w:t>
            </w:r>
          </w:p>
          <w:p w14:paraId="34E01A24" w14:textId="77777777" w:rsidR="00A442C1" w:rsidRPr="00D83CFE" w:rsidRDefault="00A442C1" w:rsidP="00584885">
            <w:pPr>
              <w:rPr>
                <w:rFonts w:ascii="Times New Roman" w:eastAsia="Times New Roman" w:hAnsi="Times New Roman" w:cs="Times New Roman"/>
                <w:b/>
                <w:bCs/>
                <w:sz w:val="24"/>
                <w:szCs w:val="24"/>
              </w:rPr>
            </w:pPr>
          </w:p>
          <w:p w14:paraId="7FD4009F" w14:textId="18DB6C8D" w:rsidR="00A442C1" w:rsidRPr="00D83CFE" w:rsidRDefault="00A442C1" w:rsidP="00584885">
            <w:pPr>
              <w:rPr>
                <w:rFonts w:ascii="Times New Roman" w:eastAsia="Times New Roman" w:hAnsi="Times New Roman" w:cs="Times New Roman"/>
                <w:b/>
                <w:bCs/>
                <w:sz w:val="24"/>
                <w:szCs w:val="24"/>
              </w:rPr>
            </w:pPr>
            <w:r w:rsidRPr="00D83CFE">
              <w:rPr>
                <w:rFonts w:ascii="Times New Roman" w:eastAsia="Times New Roman" w:hAnsi="Times New Roman" w:cs="Times New Roman"/>
                <w:b/>
                <w:bCs/>
                <w:sz w:val="24"/>
                <w:szCs w:val="24"/>
              </w:rPr>
              <w:t>Teacher Resources:</w:t>
            </w:r>
          </w:p>
          <w:p w14:paraId="288E3920" w14:textId="5D4AC7FA" w:rsidR="00A442C1" w:rsidRPr="00D83CFE" w:rsidRDefault="00A442C1" w:rsidP="00584885">
            <w:pPr>
              <w:pStyle w:val="ListParagraph"/>
              <w:numPr>
                <w:ilvl w:val="0"/>
                <w:numId w:val="11"/>
              </w:numPr>
              <w:rPr>
                <w:rFonts w:ascii="Times New Roman" w:hAnsi="Times New Roman" w:cs="Times New Roman"/>
                <w:sz w:val="24"/>
                <w:szCs w:val="24"/>
              </w:rPr>
            </w:pPr>
            <w:hyperlink r:id="rId14" w:history="1">
              <w:r w:rsidRPr="00D83CFE">
                <w:rPr>
                  <w:rStyle w:val="Hyperlink"/>
                  <w:rFonts w:ascii="Times New Roman" w:eastAsia="Times New Roman" w:hAnsi="Times New Roman" w:cs="Times New Roman"/>
                  <w:sz w:val="24"/>
                  <w:szCs w:val="24"/>
                </w:rPr>
                <w:t>Personal Accountability Self-Assessment</w:t>
              </w:r>
            </w:hyperlink>
            <w:r>
              <w:rPr>
                <w:rFonts w:ascii="Times New Roman" w:eastAsia="Times New Roman" w:hAnsi="Times New Roman" w:cs="Times New Roman"/>
                <w:sz w:val="24"/>
                <w:szCs w:val="24"/>
              </w:rPr>
              <w:t>, University of Michigan</w:t>
            </w:r>
          </w:p>
          <w:p w14:paraId="68E52B19" w14:textId="4F03313B" w:rsidR="00A442C1" w:rsidRPr="00D83CFE" w:rsidRDefault="00A442C1" w:rsidP="00584885">
            <w:pPr>
              <w:pStyle w:val="ListParagraph"/>
              <w:numPr>
                <w:ilvl w:val="0"/>
                <w:numId w:val="11"/>
              </w:numPr>
              <w:rPr>
                <w:rFonts w:ascii="Times New Roman" w:hAnsi="Times New Roman" w:cs="Times New Roman"/>
                <w:sz w:val="24"/>
                <w:szCs w:val="24"/>
              </w:rPr>
            </w:pPr>
            <w:hyperlink r:id="rId15" w:history="1">
              <w:r w:rsidRPr="00D83CFE">
                <w:rPr>
                  <w:rStyle w:val="Hyperlink"/>
                  <w:rFonts w:ascii="Times New Roman" w:eastAsia="Times New Roman" w:hAnsi="Times New Roman" w:cs="Times New Roman"/>
                  <w:sz w:val="24"/>
                  <w:szCs w:val="24"/>
                </w:rPr>
                <w:t>Apple CEO Tim Cook on Ethical Leadership</w:t>
              </w:r>
            </w:hyperlink>
            <w:r>
              <w:t xml:space="preserve"> </w:t>
            </w:r>
            <w:r w:rsidRPr="007528C5">
              <w:rPr>
                <w:rFonts w:ascii="Times New Roman" w:hAnsi="Times New Roman" w:cs="Times New Roman"/>
                <w:sz w:val="24"/>
                <w:szCs w:val="24"/>
              </w:rPr>
              <w:t>(video)</w:t>
            </w:r>
            <w:r w:rsidRPr="00D83CFE">
              <w:rPr>
                <w:rFonts w:ascii="Times New Roman" w:eastAsia="Times New Roman" w:hAnsi="Times New Roman" w:cs="Times New Roman"/>
                <w:sz w:val="24"/>
                <w:szCs w:val="24"/>
              </w:rPr>
              <w:t xml:space="preserve">, The Fuqua School of Business, Duke University </w:t>
            </w:r>
          </w:p>
          <w:p w14:paraId="7B2042B5" w14:textId="01A0910D" w:rsidR="00A442C1" w:rsidRPr="00D83CFE" w:rsidRDefault="00A442C1" w:rsidP="00584885">
            <w:pPr>
              <w:pStyle w:val="ListParagraph"/>
              <w:numPr>
                <w:ilvl w:val="0"/>
                <w:numId w:val="11"/>
              </w:numPr>
              <w:rPr>
                <w:rFonts w:ascii="Times New Roman" w:eastAsia="Times New Roman" w:hAnsi="Times New Roman" w:cs="Times New Roman"/>
                <w:sz w:val="24"/>
                <w:szCs w:val="24"/>
              </w:rPr>
            </w:pPr>
            <w:hyperlink r:id="rId16" w:history="1">
              <w:r w:rsidRPr="00D83CFE">
                <w:rPr>
                  <w:rStyle w:val="Hyperlink"/>
                  <w:rFonts w:ascii="Times New Roman" w:eastAsia="Times New Roman" w:hAnsi="Times New Roman" w:cs="Times New Roman"/>
                  <w:sz w:val="24"/>
                  <w:szCs w:val="24"/>
                </w:rPr>
                <w:t>Concepts Unwrapped—Ethical Leadership, Part 1: Perilous at the Top</w:t>
              </w:r>
            </w:hyperlink>
            <w:r>
              <w:t xml:space="preserve"> </w:t>
            </w:r>
            <w:r w:rsidRPr="000D4FCE">
              <w:rPr>
                <w:rFonts w:ascii="Times New Roman" w:hAnsi="Times New Roman" w:cs="Times New Roman"/>
                <w:sz w:val="24"/>
                <w:szCs w:val="24"/>
              </w:rPr>
              <w:t>(video)</w:t>
            </w:r>
            <w:r w:rsidRPr="00D83CFE">
              <w:rPr>
                <w:rFonts w:ascii="Times New Roman" w:eastAsia="Times New Roman" w:hAnsi="Times New Roman" w:cs="Times New Roman"/>
                <w:sz w:val="24"/>
                <w:szCs w:val="24"/>
              </w:rPr>
              <w:t>, McCombs School of Business, University of Texas at Austin</w:t>
            </w:r>
          </w:p>
          <w:p w14:paraId="3AB3DFE1" w14:textId="3BD0BAB4" w:rsidR="00A442C1" w:rsidRPr="00D83CFE" w:rsidRDefault="00A442C1" w:rsidP="00584885">
            <w:pPr>
              <w:pStyle w:val="ListParagraph"/>
              <w:numPr>
                <w:ilvl w:val="0"/>
                <w:numId w:val="11"/>
              </w:numPr>
              <w:rPr>
                <w:rFonts w:ascii="Times New Roman" w:hAnsi="Times New Roman" w:cs="Times New Roman"/>
                <w:sz w:val="24"/>
                <w:szCs w:val="24"/>
              </w:rPr>
            </w:pPr>
            <w:hyperlink r:id="rId17" w:history="1">
              <w:r w:rsidRPr="00D83CFE">
                <w:rPr>
                  <w:rStyle w:val="Hyperlink"/>
                  <w:rFonts w:ascii="Times New Roman" w:eastAsia="Times New Roman" w:hAnsi="Times New Roman" w:cs="Times New Roman"/>
                  <w:sz w:val="24"/>
                  <w:szCs w:val="24"/>
                </w:rPr>
                <w:t>Concepts Unwrapped—Ethical Leadership, Part 2: Best Practices</w:t>
              </w:r>
            </w:hyperlink>
            <w:r>
              <w:t xml:space="preserve"> </w:t>
            </w:r>
            <w:r w:rsidRPr="007528C5">
              <w:rPr>
                <w:rFonts w:ascii="Times New Roman" w:hAnsi="Times New Roman" w:cs="Times New Roman"/>
                <w:sz w:val="24"/>
                <w:szCs w:val="24"/>
              </w:rPr>
              <w:lastRenderedPageBreak/>
              <w:t>(video)</w:t>
            </w:r>
            <w:r w:rsidRPr="00D83CFE">
              <w:rPr>
                <w:rFonts w:ascii="Times New Roman" w:eastAsia="Times New Roman" w:hAnsi="Times New Roman" w:cs="Times New Roman"/>
                <w:sz w:val="24"/>
                <w:szCs w:val="24"/>
              </w:rPr>
              <w:t>, McCombs School of Business, University of Texas at Austin</w:t>
            </w:r>
          </w:p>
          <w:p w14:paraId="602027E1" w14:textId="6BAF92B1" w:rsidR="00A442C1" w:rsidRPr="00D83CFE" w:rsidRDefault="00A442C1" w:rsidP="00584885">
            <w:pPr>
              <w:pStyle w:val="ListParagraph"/>
              <w:numPr>
                <w:ilvl w:val="0"/>
                <w:numId w:val="11"/>
              </w:numPr>
              <w:rPr>
                <w:rFonts w:ascii="Times New Roman" w:hAnsi="Times New Roman" w:cs="Times New Roman"/>
                <w:sz w:val="24"/>
                <w:szCs w:val="24"/>
              </w:rPr>
            </w:pPr>
            <w:hyperlink r:id="rId18" w:history="1">
              <w:r w:rsidRPr="00D83CFE">
                <w:rPr>
                  <w:rStyle w:val="Hyperlink"/>
                  <w:rFonts w:ascii="Times New Roman" w:eastAsia="Times New Roman" w:hAnsi="Times New Roman" w:cs="Times New Roman"/>
                  <w:sz w:val="24"/>
                  <w:szCs w:val="24"/>
                </w:rPr>
                <w:t>Moment of Truth—Business Ethics and Better Decision Making</w:t>
              </w:r>
            </w:hyperlink>
            <w:r>
              <w:t xml:space="preserve"> </w:t>
            </w:r>
            <w:r w:rsidRPr="007528C5">
              <w:rPr>
                <w:rFonts w:ascii="Times New Roman" w:hAnsi="Times New Roman" w:cs="Times New Roman"/>
                <w:sz w:val="24"/>
                <w:szCs w:val="24"/>
              </w:rPr>
              <w:t>(video)</w:t>
            </w:r>
            <w:r w:rsidRPr="00D83CFE">
              <w:rPr>
                <w:rFonts w:ascii="Times New Roman" w:eastAsia="Times New Roman" w:hAnsi="Times New Roman" w:cs="Times New Roman"/>
                <w:sz w:val="24"/>
                <w:szCs w:val="24"/>
              </w:rPr>
              <w:t>, Atana</w:t>
            </w:r>
          </w:p>
          <w:p w14:paraId="5116DE2D" w14:textId="7B4ED28B" w:rsidR="00A442C1" w:rsidRPr="00D83CFE" w:rsidRDefault="00A442C1" w:rsidP="00584885">
            <w:pPr>
              <w:pStyle w:val="ListParagraph"/>
              <w:numPr>
                <w:ilvl w:val="0"/>
                <w:numId w:val="11"/>
              </w:numPr>
              <w:rPr>
                <w:rFonts w:ascii="Times New Roman" w:hAnsi="Times New Roman" w:cs="Times New Roman"/>
                <w:sz w:val="24"/>
                <w:szCs w:val="24"/>
              </w:rPr>
            </w:pPr>
            <w:hyperlink r:id="rId19" w:history="1">
              <w:r w:rsidRPr="00D83CFE">
                <w:rPr>
                  <w:rStyle w:val="Hyperlink"/>
                  <w:rFonts w:ascii="Times New Roman" w:eastAsia="Times New Roman" w:hAnsi="Times New Roman" w:cs="Times New Roman"/>
                  <w:sz w:val="24"/>
                  <w:szCs w:val="24"/>
                </w:rPr>
                <w:t>Sharing the Leadership Role</w:t>
              </w:r>
            </w:hyperlink>
            <w:r w:rsidRPr="000D4FCE">
              <w:rPr>
                <w:rFonts w:ascii="Times New Roman" w:hAnsi="Times New Roman" w:cs="Times New Roman"/>
                <w:sz w:val="24"/>
                <w:szCs w:val="24"/>
              </w:rPr>
              <w:t xml:space="preserve"> (lesson plan)</w:t>
            </w:r>
            <w:r w:rsidRPr="00D83CFE">
              <w:rPr>
                <w:rFonts w:ascii="Times New Roman" w:eastAsia="Times New Roman" w:hAnsi="Times New Roman" w:cs="Times New Roman"/>
                <w:sz w:val="24"/>
                <w:szCs w:val="24"/>
              </w:rPr>
              <w:t>, Wharton Global Youth Program, University of Pennsylvania</w:t>
            </w:r>
          </w:p>
          <w:p w14:paraId="25E5E4AD" w14:textId="520F857C" w:rsidR="00A442C1" w:rsidRPr="00D83CFE" w:rsidRDefault="00A442C1" w:rsidP="00584885">
            <w:pPr>
              <w:pStyle w:val="ListParagraph"/>
              <w:numPr>
                <w:ilvl w:val="0"/>
                <w:numId w:val="11"/>
              </w:numPr>
              <w:rPr>
                <w:rFonts w:ascii="Times New Roman" w:hAnsi="Times New Roman" w:cs="Times New Roman"/>
                <w:sz w:val="24"/>
                <w:szCs w:val="24"/>
              </w:rPr>
            </w:pPr>
            <w:hyperlink r:id="rId20" w:history="1">
              <w:r w:rsidRPr="00D83CFE">
                <w:rPr>
                  <w:rStyle w:val="Hyperlink"/>
                  <w:rFonts w:ascii="Times New Roman" w:eastAsia="Times New Roman" w:hAnsi="Times New Roman" w:cs="Times New Roman"/>
                  <w:sz w:val="24"/>
                  <w:szCs w:val="24"/>
                </w:rPr>
                <w:t>Ethics</w:t>
              </w:r>
              <w:r>
                <w:rPr>
                  <w:rStyle w:val="Hyperlink"/>
                  <w:rFonts w:ascii="Times New Roman" w:eastAsia="Times New Roman" w:hAnsi="Times New Roman" w:cs="Times New Roman"/>
                  <w:sz w:val="24"/>
                  <w:szCs w:val="24"/>
                </w:rPr>
                <w:t xml:space="preserve"> Education</w:t>
              </w:r>
            </w:hyperlink>
            <w:r w:rsidRPr="00D83CFE">
              <w:rPr>
                <w:rStyle w:val="Hyperlink"/>
                <w:rFonts w:ascii="Times New Roman" w:eastAsia="Times New Roman" w:hAnsi="Times New Roman" w:cs="Times New Roman"/>
                <w:color w:val="auto"/>
                <w:sz w:val="24"/>
                <w:szCs w:val="24"/>
                <w:u w:val="none"/>
              </w:rPr>
              <w:t>, MBA Research and Curriculum Center</w:t>
            </w:r>
          </w:p>
        </w:tc>
        <w:tc>
          <w:tcPr>
            <w:tcW w:w="4240" w:type="dxa"/>
          </w:tcPr>
          <w:p w14:paraId="4DF3A8D6"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lastRenderedPageBreak/>
              <w:t>Process/Skill Questions:</w:t>
            </w:r>
          </w:p>
          <w:p w14:paraId="5A5F3EBA" w14:textId="77777777" w:rsidR="00A442C1" w:rsidRPr="00D83CFE" w:rsidRDefault="00A442C1" w:rsidP="00584885">
            <w:pPr>
              <w:pStyle w:val="ListParagraph"/>
              <w:numPr>
                <w:ilvl w:val="0"/>
                <w:numId w:val="1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might ethical leaders deal with stakeholders who disagree with them or challenge their position? How might unethical leaders deal with these situations?</w:t>
            </w:r>
          </w:p>
          <w:p w14:paraId="030657BA" w14:textId="77777777" w:rsidR="00A442C1" w:rsidRPr="00D83CFE" w:rsidRDefault="00A442C1" w:rsidP="00584885">
            <w:pPr>
              <w:pStyle w:val="ListParagraph"/>
              <w:numPr>
                <w:ilvl w:val="0"/>
                <w:numId w:val="11"/>
              </w:numPr>
              <w:rPr>
                <w:rFonts w:ascii="Times New Roman" w:hAnsi="Times New Roman" w:cs="Times New Roman"/>
                <w:sz w:val="24"/>
                <w:szCs w:val="24"/>
              </w:rPr>
            </w:pPr>
            <w:r w:rsidRPr="00D83CFE">
              <w:rPr>
                <w:rFonts w:ascii="Times New Roman" w:eastAsia="Times New Roman" w:hAnsi="Times New Roman" w:cs="Times New Roman"/>
                <w:sz w:val="24"/>
                <w:szCs w:val="24"/>
              </w:rPr>
              <w:t xml:space="preserve">What is the difference between </w:t>
            </w:r>
            <w:r w:rsidRPr="00D83CFE">
              <w:rPr>
                <w:rFonts w:ascii="Times New Roman" w:eastAsia="Times New Roman" w:hAnsi="Times New Roman" w:cs="Times New Roman"/>
                <w:i/>
                <w:iCs/>
                <w:sz w:val="24"/>
                <w:szCs w:val="24"/>
              </w:rPr>
              <w:t>ethics</w:t>
            </w:r>
            <w:r w:rsidRPr="00D83CFE">
              <w:rPr>
                <w:rFonts w:ascii="Times New Roman" w:eastAsia="Times New Roman" w:hAnsi="Times New Roman" w:cs="Times New Roman"/>
                <w:sz w:val="24"/>
                <w:szCs w:val="24"/>
              </w:rPr>
              <w:t xml:space="preserve"> and </w:t>
            </w:r>
            <w:r w:rsidRPr="00D83CFE">
              <w:rPr>
                <w:rFonts w:ascii="Times New Roman" w:eastAsia="Times New Roman" w:hAnsi="Times New Roman" w:cs="Times New Roman"/>
                <w:i/>
                <w:iCs/>
                <w:sz w:val="24"/>
                <w:szCs w:val="24"/>
              </w:rPr>
              <w:t>morals</w:t>
            </w:r>
            <w:r w:rsidRPr="00D83CFE">
              <w:rPr>
                <w:rFonts w:ascii="Times New Roman" w:eastAsia="Times New Roman" w:hAnsi="Times New Roman" w:cs="Times New Roman"/>
                <w:sz w:val="24"/>
                <w:szCs w:val="24"/>
              </w:rPr>
              <w:t>?</w:t>
            </w:r>
          </w:p>
          <w:p w14:paraId="17F42E70" w14:textId="109A1AE4" w:rsidR="00A442C1" w:rsidRPr="00D83CFE" w:rsidRDefault="00A442C1" w:rsidP="00584885">
            <w:pPr>
              <w:pStyle w:val="ListParagraph"/>
              <w:numPr>
                <w:ilvl w:val="0"/>
                <w:numId w:val="11"/>
              </w:numPr>
              <w:rPr>
                <w:rFonts w:ascii="Times New Roman" w:hAnsi="Times New Roman" w:cs="Times New Roman"/>
                <w:sz w:val="24"/>
                <w:szCs w:val="24"/>
              </w:rPr>
            </w:pPr>
            <w:r w:rsidRPr="00D83CFE">
              <w:rPr>
                <w:rFonts w:ascii="Times New Roman" w:hAnsi="Times New Roman" w:cs="Times New Roman"/>
                <w:sz w:val="24"/>
                <w:szCs w:val="24"/>
              </w:rPr>
              <w:t>What ethical standards do you rely on when faced with dilemmas?</w:t>
            </w:r>
          </w:p>
          <w:p w14:paraId="3DA5727F" w14:textId="77777777" w:rsidR="00A442C1" w:rsidRPr="00D83CFE" w:rsidRDefault="00A442C1" w:rsidP="00584885">
            <w:pPr>
              <w:pStyle w:val="ListParagraph"/>
              <w:numPr>
                <w:ilvl w:val="0"/>
                <w:numId w:val="11"/>
              </w:numPr>
              <w:rPr>
                <w:rFonts w:ascii="Times New Roman" w:hAnsi="Times New Roman" w:cs="Times New Roman"/>
                <w:sz w:val="24"/>
                <w:szCs w:val="24"/>
              </w:rPr>
            </w:pPr>
            <w:r w:rsidRPr="00D83CFE">
              <w:rPr>
                <w:rFonts w:ascii="Times New Roman" w:hAnsi="Times New Roman" w:cs="Times New Roman"/>
                <w:sz w:val="24"/>
                <w:szCs w:val="24"/>
              </w:rPr>
              <w:t>What trade-offs did you consider in a recent decision, and what rationale made the final choice most ethical?</w:t>
            </w:r>
          </w:p>
          <w:p w14:paraId="7F829104" w14:textId="12D41D2D" w:rsidR="00A442C1" w:rsidRPr="00D83CFE" w:rsidRDefault="00A442C1" w:rsidP="00584885">
            <w:pPr>
              <w:pStyle w:val="ListParagraph"/>
              <w:numPr>
                <w:ilvl w:val="0"/>
                <w:numId w:val="11"/>
              </w:numPr>
              <w:rPr>
                <w:rFonts w:ascii="Times New Roman" w:hAnsi="Times New Roman" w:cs="Times New Roman"/>
                <w:sz w:val="24"/>
                <w:szCs w:val="24"/>
              </w:rPr>
            </w:pPr>
            <w:r w:rsidRPr="00D83CFE">
              <w:rPr>
                <w:rFonts w:ascii="Times New Roman" w:hAnsi="Times New Roman" w:cs="Times New Roman"/>
                <w:sz w:val="24"/>
                <w:szCs w:val="24"/>
              </w:rPr>
              <w:t>How does ethical behavior uphold the rule of law?</w:t>
            </w:r>
          </w:p>
        </w:tc>
        <w:tc>
          <w:tcPr>
            <w:tcW w:w="2425" w:type="dxa"/>
          </w:tcPr>
          <w:p w14:paraId="07766071" w14:textId="4AFD27C4"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9.RV, 9.C, 9.LU, 10.RV, 10.C, 10.LU, 11.RV, 11.C, 11.LU, 12.RV, 12.C, 12.LU</w:t>
            </w:r>
          </w:p>
        </w:tc>
      </w:tr>
      <w:tr w:rsidR="00A442C1" w:rsidRPr="00D83CFE" w14:paraId="3CEF571E" w14:textId="635E9389" w:rsidTr="00C753F8">
        <w:tblPrEx>
          <w:tblCellMar>
            <w:left w:w="115" w:type="dxa"/>
            <w:right w:w="115" w:type="dxa"/>
          </w:tblCellMar>
        </w:tblPrEx>
        <w:tc>
          <w:tcPr>
            <w:tcW w:w="728" w:type="dxa"/>
            <w:shd w:val="clear" w:color="auto" w:fill="FFFFFF" w:themeFill="background1"/>
          </w:tcPr>
          <w:p w14:paraId="151E884D" w14:textId="49E71DFC"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78676E98" w14:textId="5DAF3F5F"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Demonstrate personal goal</w:t>
            </w:r>
            <w:r>
              <w:rPr>
                <w:rFonts w:ascii="Times New Roman" w:eastAsia="Times New Roman" w:hAnsi="Times New Roman" w:cs="Times New Roman"/>
                <w:sz w:val="24"/>
                <w:szCs w:val="24"/>
              </w:rPr>
              <w:t xml:space="preserve"> </w:t>
            </w:r>
            <w:r w:rsidRPr="00D83CFE">
              <w:rPr>
                <w:rFonts w:ascii="Times New Roman" w:eastAsia="Times New Roman" w:hAnsi="Times New Roman" w:cs="Times New Roman"/>
                <w:sz w:val="24"/>
                <w:szCs w:val="24"/>
              </w:rPr>
              <w:t>setting, problem-solving, and time management.</w:t>
            </w:r>
          </w:p>
        </w:tc>
        <w:tc>
          <w:tcPr>
            <w:tcW w:w="4602" w:type="dxa"/>
            <w:tcBorders>
              <w:top w:val="single" w:sz="4" w:space="0" w:color="auto"/>
              <w:left w:val="single" w:sz="4" w:space="0" w:color="auto"/>
              <w:bottom w:val="single" w:sz="4" w:space="0" w:color="auto"/>
              <w:right w:val="single" w:sz="4" w:space="0" w:color="auto"/>
            </w:tcBorders>
          </w:tcPr>
          <w:p w14:paraId="251C3BC8" w14:textId="77777777"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Demonstration should include</w:t>
            </w:r>
          </w:p>
          <w:p w14:paraId="25B69964" w14:textId="67B212F6" w:rsidR="00A442C1" w:rsidRPr="00D83CFE" w:rsidRDefault="00A442C1" w:rsidP="00584885">
            <w:pPr>
              <w:pStyle w:val="ListParagraph"/>
              <w:numPr>
                <w:ilvl w:val="0"/>
                <w:numId w:val="2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identifying clear, measurable goals</w:t>
            </w:r>
            <w:r>
              <w:rPr>
                <w:rFonts w:ascii="Times New Roman" w:eastAsia="Times New Roman" w:hAnsi="Times New Roman" w:cs="Times New Roman"/>
                <w:sz w:val="24"/>
                <w:szCs w:val="24"/>
              </w:rPr>
              <w:t xml:space="preserve"> that align with personal values and long-term objectives</w:t>
            </w:r>
          </w:p>
          <w:p w14:paraId="2B0C7A18" w14:textId="7F5409D3" w:rsidR="00A442C1" w:rsidRPr="00D83CFE" w:rsidRDefault="00A442C1" w:rsidP="00584885">
            <w:pPr>
              <w:pStyle w:val="ListParagraph"/>
              <w:numPr>
                <w:ilvl w:val="0"/>
                <w:numId w:val="2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diagnosing root causes and resolving complex problems</w:t>
            </w:r>
            <w:r>
              <w:rPr>
                <w:rFonts w:ascii="Times New Roman" w:eastAsia="Times New Roman" w:hAnsi="Times New Roman" w:cs="Times New Roman"/>
                <w:sz w:val="24"/>
                <w:szCs w:val="24"/>
              </w:rPr>
              <w:t xml:space="preserve"> using structural analysis and evidence-based approaches</w:t>
            </w:r>
          </w:p>
          <w:p w14:paraId="309E113A" w14:textId="12701A6B" w:rsidR="00A442C1" w:rsidRPr="00D83CFE" w:rsidRDefault="00A442C1" w:rsidP="00584885">
            <w:pPr>
              <w:pStyle w:val="ListParagraph"/>
              <w:numPr>
                <w:ilvl w:val="0"/>
                <w:numId w:val="2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managing time and resources to deliver results on schedule</w:t>
            </w:r>
            <w:r>
              <w:rPr>
                <w:rFonts w:ascii="Times New Roman" w:eastAsia="Times New Roman" w:hAnsi="Times New Roman" w:cs="Times New Roman"/>
                <w:sz w:val="24"/>
                <w:szCs w:val="24"/>
              </w:rPr>
              <w:t xml:space="preserve"> through prioritization and consistent organizational habits</w:t>
            </w:r>
          </w:p>
          <w:p w14:paraId="5DB506BE" w14:textId="3649AFCC" w:rsidR="00A442C1" w:rsidRPr="00D83CFE" w:rsidRDefault="00A442C1" w:rsidP="00584885">
            <w:pPr>
              <w:pStyle w:val="ListParagraph"/>
              <w:numPr>
                <w:ilvl w:val="0"/>
                <w:numId w:val="2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disciplined planning, prioritization, and follow-through</w:t>
            </w:r>
          </w:p>
          <w:p w14:paraId="15A80E68" w14:textId="1A10D41E" w:rsidR="00A442C1" w:rsidRPr="00D83CFE" w:rsidRDefault="00A442C1" w:rsidP="00584885">
            <w:pPr>
              <w:pStyle w:val="ListParagraph"/>
              <w:numPr>
                <w:ilvl w:val="0"/>
                <w:numId w:val="2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adapting to changing conditions</w:t>
            </w:r>
            <w:r>
              <w:rPr>
                <w:rFonts w:ascii="Times New Roman" w:eastAsia="Times New Roman" w:hAnsi="Times New Roman" w:cs="Times New Roman"/>
                <w:sz w:val="24"/>
                <w:szCs w:val="24"/>
              </w:rPr>
              <w:t xml:space="preserve"> while maintaining focus on goals and desired outcomes</w:t>
            </w:r>
            <w:r w:rsidRPr="00D83CFE">
              <w:rPr>
                <w:rFonts w:ascii="Times New Roman" w:eastAsia="Times New Roman" w:hAnsi="Times New Roman" w:cs="Times New Roman"/>
                <w:sz w:val="24"/>
                <w:szCs w:val="24"/>
              </w:rPr>
              <w:t>.</w:t>
            </w:r>
          </w:p>
          <w:p w14:paraId="582E19FD" w14:textId="77777777" w:rsidR="00A442C1" w:rsidRPr="00D83CFE" w:rsidRDefault="00A442C1" w:rsidP="00584885">
            <w:pPr>
              <w:rPr>
                <w:rFonts w:ascii="Times New Roman" w:eastAsia="Times New Roman" w:hAnsi="Times New Roman" w:cs="Times New Roman"/>
                <w:sz w:val="24"/>
                <w:szCs w:val="24"/>
              </w:rPr>
            </w:pPr>
          </w:p>
          <w:p w14:paraId="330AB5DB" w14:textId="63E3F051"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b/>
                <w:bCs/>
                <w:sz w:val="24"/>
                <w:szCs w:val="24"/>
              </w:rPr>
              <w:t>Teacher Resource:</w:t>
            </w:r>
            <w:r w:rsidRPr="00D83CFE">
              <w:rPr>
                <w:rFonts w:ascii="Times New Roman" w:eastAsia="Times New Roman" w:hAnsi="Times New Roman" w:cs="Times New Roman"/>
                <w:sz w:val="24"/>
                <w:szCs w:val="24"/>
              </w:rPr>
              <w:t xml:space="preserve"> </w:t>
            </w:r>
            <w:hyperlink r:id="rId21" w:history="1">
              <w:r w:rsidRPr="00D83CFE">
                <w:rPr>
                  <w:rStyle w:val="Hyperlink"/>
                  <w:rFonts w:ascii="Times New Roman" w:eastAsia="Times New Roman" w:hAnsi="Times New Roman" w:cs="Times New Roman"/>
                  <w:sz w:val="24"/>
                  <w:szCs w:val="24"/>
                </w:rPr>
                <w:t>Path</w:t>
              </w:r>
              <w:r>
                <w:rPr>
                  <w:rStyle w:val="Hyperlink"/>
                  <w:rFonts w:ascii="Times New Roman" w:eastAsia="Times New Roman" w:hAnsi="Times New Roman" w:cs="Times New Roman"/>
                  <w:sz w:val="24"/>
                  <w:szCs w:val="24"/>
                </w:rPr>
                <w:t>-</w:t>
              </w:r>
              <w:r w:rsidRPr="00D83CFE">
                <w:rPr>
                  <w:rStyle w:val="Hyperlink"/>
                  <w:rFonts w:ascii="Times New Roman" w:eastAsia="Times New Roman" w:hAnsi="Times New Roman" w:cs="Times New Roman"/>
                  <w:sz w:val="24"/>
                  <w:szCs w:val="24"/>
                </w:rPr>
                <w:t>Goal Theory of Leadership</w:t>
              </w:r>
            </w:hyperlink>
            <w:r>
              <w:t xml:space="preserve"> </w:t>
            </w:r>
            <w:r w:rsidRPr="000D4FCE">
              <w:rPr>
                <w:rFonts w:ascii="Times New Roman" w:hAnsi="Times New Roman" w:cs="Times New Roman"/>
                <w:sz w:val="24"/>
                <w:szCs w:val="24"/>
              </w:rPr>
              <w:t>(abstract)</w:t>
            </w:r>
            <w:r w:rsidRPr="00D83CFE">
              <w:rPr>
                <w:rFonts w:ascii="Times New Roman" w:eastAsia="Times New Roman" w:hAnsi="Times New Roman" w:cs="Times New Roman"/>
                <w:sz w:val="24"/>
                <w:szCs w:val="24"/>
              </w:rPr>
              <w:t>, National Technical Reports Library</w:t>
            </w:r>
            <w:r>
              <w:rPr>
                <w:rFonts w:ascii="Times New Roman" w:eastAsia="Times New Roman" w:hAnsi="Times New Roman" w:cs="Times New Roman"/>
                <w:sz w:val="24"/>
                <w:szCs w:val="24"/>
              </w:rPr>
              <w:t>, National Technical Information Service, U.S. Department of Commerce</w:t>
            </w:r>
          </w:p>
        </w:tc>
        <w:tc>
          <w:tcPr>
            <w:tcW w:w="4240" w:type="dxa"/>
          </w:tcPr>
          <w:p w14:paraId="17A0FD66"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0F6DC414" w14:textId="77777777" w:rsidR="00A442C1" w:rsidRPr="00D83CFE" w:rsidRDefault="00A442C1" w:rsidP="00584885">
            <w:pPr>
              <w:pStyle w:val="ListParagraph"/>
              <w:numPr>
                <w:ilvl w:val="0"/>
                <w:numId w:val="29"/>
              </w:numPr>
              <w:rPr>
                <w:rFonts w:ascii="Times New Roman" w:hAnsi="Times New Roman" w:cs="Times New Roman"/>
                <w:sz w:val="24"/>
                <w:szCs w:val="24"/>
              </w:rPr>
            </w:pPr>
            <w:r w:rsidRPr="00D83CFE">
              <w:rPr>
                <w:rFonts w:ascii="Times New Roman" w:hAnsi="Times New Roman" w:cs="Times New Roman"/>
                <w:sz w:val="24"/>
                <w:szCs w:val="24"/>
              </w:rPr>
              <w:t>How can you distinguish between the root cause and its symptoms?</w:t>
            </w:r>
          </w:p>
          <w:p w14:paraId="2175511C" w14:textId="77777777" w:rsidR="00A442C1" w:rsidRPr="00D83CFE" w:rsidRDefault="00A442C1" w:rsidP="00584885">
            <w:pPr>
              <w:pStyle w:val="ListParagraph"/>
              <w:numPr>
                <w:ilvl w:val="0"/>
                <w:numId w:val="29"/>
              </w:numPr>
              <w:rPr>
                <w:rFonts w:ascii="Times New Roman" w:hAnsi="Times New Roman" w:cs="Times New Roman"/>
                <w:sz w:val="24"/>
                <w:szCs w:val="24"/>
              </w:rPr>
            </w:pPr>
            <w:r w:rsidRPr="00D83CFE">
              <w:rPr>
                <w:rFonts w:ascii="Times New Roman" w:hAnsi="Times New Roman" w:cs="Times New Roman"/>
                <w:sz w:val="24"/>
                <w:szCs w:val="24"/>
              </w:rPr>
              <w:t>Why is timeliness important?</w:t>
            </w:r>
          </w:p>
          <w:p w14:paraId="5C38D1EA" w14:textId="6C09D5A2" w:rsidR="00A442C1" w:rsidRPr="00D83CFE" w:rsidRDefault="00A442C1" w:rsidP="00584885">
            <w:pPr>
              <w:pStyle w:val="ListParagraph"/>
              <w:numPr>
                <w:ilvl w:val="0"/>
                <w:numId w:val="29"/>
              </w:numPr>
              <w:rPr>
                <w:rFonts w:ascii="Times New Roman" w:hAnsi="Times New Roman" w:cs="Times New Roman"/>
                <w:sz w:val="24"/>
                <w:szCs w:val="24"/>
              </w:rPr>
            </w:pPr>
            <w:r w:rsidRPr="00D83CFE">
              <w:rPr>
                <w:rFonts w:ascii="Times New Roman" w:hAnsi="Times New Roman" w:cs="Times New Roman"/>
                <w:sz w:val="24"/>
                <w:szCs w:val="24"/>
              </w:rPr>
              <w:t>What makes a goal measurable?</w:t>
            </w:r>
          </w:p>
        </w:tc>
        <w:tc>
          <w:tcPr>
            <w:tcW w:w="2425" w:type="dxa"/>
          </w:tcPr>
          <w:p w14:paraId="3E4EC95C" w14:textId="6CEB5D99"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9.RV, 10.RV, 11.RV, 12.RV</w:t>
            </w:r>
          </w:p>
        </w:tc>
      </w:tr>
      <w:tr w:rsidR="00A442C1" w:rsidRPr="00D83CFE" w14:paraId="5FD14A2C" w14:textId="6F8F990C" w:rsidTr="00C753F8">
        <w:tblPrEx>
          <w:tblCellMar>
            <w:left w:w="115" w:type="dxa"/>
            <w:right w:w="115" w:type="dxa"/>
          </w:tblCellMar>
        </w:tblPrEx>
        <w:tc>
          <w:tcPr>
            <w:tcW w:w="728" w:type="dxa"/>
            <w:shd w:val="clear" w:color="auto" w:fill="FFFFFF" w:themeFill="background1"/>
          </w:tcPr>
          <w:p w14:paraId="4FC3DE63" w14:textId="7EE1853F"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49</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28376817" w14:textId="02D59EEB" w:rsidR="00A442C1" w:rsidRPr="00D83CFE" w:rsidRDefault="00A442C1" w:rsidP="00584885">
            <w:pPr>
              <w:rPr>
                <w:rFonts w:ascii="Times New Roman" w:eastAsia="Times New Roman" w:hAnsi="Times New Roman" w:cs="Times New Roman"/>
                <w:sz w:val="24"/>
                <w:szCs w:val="24"/>
              </w:rPr>
            </w:pPr>
            <w:r w:rsidRPr="00D83CFE">
              <w:rPr>
                <w:rFonts w:ascii="Times New Roman" w:hAnsi="Times New Roman" w:cs="Times New Roman"/>
                <w:sz w:val="24"/>
                <w:szCs w:val="24"/>
              </w:rPr>
              <w:t>Describe how discipline contributes to long-term leadership development.</w:t>
            </w:r>
          </w:p>
        </w:tc>
        <w:tc>
          <w:tcPr>
            <w:tcW w:w="4602" w:type="dxa"/>
            <w:tcBorders>
              <w:top w:val="single" w:sz="4" w:space="0" w:color="auto"/>
              <w:left w:val="single" w:sz="4" w:space="0" w:color="auto"/>
              <w:bottom w:val="single" w:sz="4" w:space="0" w:color="auto"/>
              <w:right w:val="single" w:sz="4" w:space="0" w:color="auto"/>
            </w:tcBorders>
          </w:tcPr>
          <w:p w14:paraId="423919CC"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 xml:space="preserve">Description should include </w:t>
            </w:r>
          </w:p>
          <w:p w14:paraId="6BB7F043" w14:textId="38A7925E" w:rsidR="00A442C1" w:rsidRPr="00D83CFE" w:rsidRDefault="00A442C1" w:rsidP="00584885">
            <w:pPr>
              <w:pStyle w:val="ListParagraph"/>
              <w:numPr>
                <w:ilvl w:val="0"/>
                <w:numId w:val="15"/>
              </w:numPr>
              <w:rPr>
                <w:rFonts w:ascii="Times New Roman" w:eastAsia="Times New Roman" w:hAnsi="Times New Roman" w:cs="Times New Roman"/>
                <w:i/>
                <w:iCs/>
                <w:sz w:val="24"/>
                <w:szCs w:val="24"/>
              </w:rPr>
            </w:pPr>
            <w:r w:rsidRPr="00D83CFE">
              <w:rPr>
                <w:rFonts w:ascii="Times New Roman" w:hAnsi="Times New Roman" w:cs="Times New Roman"/>
                <w:sz w:val="24"/>
                <w:szCs w:val="24"/>
              </w:rPr>
              <w:t xml:space="preserve">defining </w:t>
            </w:r>
            <w:r w:rsidRPr="00D83CFE">
              <w:rPr>
                <w:rFonts w:ascii="Times New Roman" w:hAnsi="Times New Roman" w:cs="Times New Roman"/>
                <w:i/>
                <w:iCs/>
                <w:sz w:val="24"/>
                <w:szCs w:val="24"/>
              </w:rPr>
              <w:t>discipline</w:t>
            </w:r>
            <w:r w:rsidRPr="006C3FDE">
              <w:rPr>
                <w:rFonts w:ascii="Times New Roman" w:hAnsi="Times New Roman" w:cs="Times New Roman"/>
                <w:sz w:val="24"/>
                <w:szCs w:val="24"/>
              </w:rPr>
              <w:t xml:space="preserve"> as the consistent practice of behaviors aligned with goals, values, and standards</w:t>
            </w:r>
          </w:p>
          <w:p w14:paraId="19A59218" w14:textId="15CAC3FD" w:rsidR="00A442C1" w:rsidRPr="00D83CFE" w:rsidRDefault="00A442C1" w:rsidP="00584885">
            <w:pPr>
              <w:pStyle w:val="ListParagraph"/>
              <w:numPr>
                <w:ilvl w:val="0"/>
                <w:numId w:val="15"/>
              </w:numPr>
              <w:rPr>
                <w:rFonts w:ascii="Times New Roman" w:eastAsia="Times New Roman" w:hAnsi="Times New Roman" w:cs="Times New Roman"/>
                <w:sz w:val="24"/>
                <w:szCs w:val="24"/>
              </w:rPr>
            </w:pPr>
            <w:r w:rsidRPr="00D83CFE">
              <w:rPr>
                <w:rFonts w:ascii="Times New Roman" w:hAnsi="Times New Roman" w:cs="Times New Roman"/>
                <w:sz w:val="24"/>
                <w:szCs w:val="24"/>
              </w:rPr>
              <w:t xml:space="preserve">identifying </w:t>
            </w:r>
            <w:r>
              <w:rPr>
                <w:rFonts w:ascii="Times New Roman" w:hAnsi="Times New Roman" w:cs="Times New Roman"/>
                <w:sz w:val="24"/>
                <w:szCs w:val="24"/>
              </w:rPr>
              <w:t>the</w:t>
            </w:r>
            <w:r w:rsidRPr="00D83CFE">
              <w:rPr>
                <w:rFonts w:ascii="Times New Roman" w:hAnsi="Times New Roman" w:cs="Times New Roman"/>
                <w:sz w:val="24"/>
                <w:szCs w:val="24"/>
              </w:rPr>
              <w:t xml:space="preserve"> role </w:t>
            </w:r>
            <w:r>
              <w:rPr>
                <w:rFonts w:ascii="Times New Roman" w:hAnsi="Times New Roman" w:cs="Times New Roman"/>
                <w:sz w:val="24"/>
                <w:szCs w:val="24"/>
              </w:rPr>
              <w:t xml:space="preserve">of discipline </w:t>
            </w:r>
            <w:r w:rsidRPr="00D83CFE">
              <w:rPr>
                <w:rFonts w:ascii="Times New Roman" w:hAnsi="Times New Roman" w:cs="Times New Roman"/>
                <w:sz w:val="24"/>
                <w:szCs w:val="24"/>
              </w:rPr>
              <w:t>in consistency, habit-building, and reliability</w:t>
            </w:r>
            <w:r>
              <w:rPr>
                <w:rFonts w:ascii="Times New Roman" w:hAnsi="Times New Roman" w:cs="Times New Roman"/>
                <w:sz w:val="24"/>
                <w:szCs w:val="24"/>
              </w:rPr>
              <w:t xml:space="preserve"> that strengthens a leader’s credibility and effectiveness</w:t>
            </w:r>
          </w:p>
          <w:p w14:paraId="04CA7772" w14:textId="6F5369A0" w:rsidR="00A442C1" w:rsidRPr="00D83CFE" w:rsidRDefault="00A442C1" w:rsidP="00584885">
            <w:pPr>
              <w:pStyle w:val="ListParagraph"/>
              <w:numPr>
                <w:ilvl w:val="0"/>
                <w:numId w:val="15"/>
              </w:numPr>
              <w:rPr>
                <w:rFonts w:ascii="Times New Roman" w:eastAsia="Times New Roman" w:hAnsi="Times New Roman" w:cs="Times New Roman"/>
                <w:sz w:val="24"/>
                <w:szCs w:val="24"/>
              </w:rPr>
            </w:pPr>
            <w:r w:rsidRPr="00D83CFE">
              <w:rPr>
                <w:rFonts w:ascii="Times New Roman" w:hAnsi="Times New Roman" w:cs="Times New Roman"/>
                <w:sz w:val="24"/>
                <w:szCs w:val="24"/>
              </w:rPr>
              <w:t>explaining how disciplined behaviors support leadership growth and development</w:t>
            </w:r>
            <w:r>
              <w:rPr>
                <w:rFonts w:ascii="Times New Roman" w:hAnsi="Times New Roman" w:cs="Times New Roman"/>
                <w:sz w:val="24"/>
                <w:szCs w:val="24"/>
              </w:rPr>
              <w:t xml:space="preserve"> by reinforcing accountability, resilience, and self-control</w:t>
            </w:r>
          </w:p>
          <w:p w14:paraId="70A0F1F3" w14:textId="05FF3189" w:rsidR="00A442C1" w:rsidRPr="00D83CFE" w:rsidRDefault="00A442C1" w:rsidP="00584885">
            <w:pPr>
              <w:pStyle w:val="ListParagraph"/>
              <w:numPr>
                <w:ilvl w:val="0"/>
                <w:numId w:val="15"/>
              </w:numPr>
              <w:rPr>
                <w:rFonts w:ascii="Times New Roman" w:eastAsia="Times New Roman" w:hAnsi="Times New Roman" w:cs="Times New Roman"/>
                <w:sz w:val="24"/>
                <w:szCs w:val="24"/>
              </w:rPr>
            </w:pPr>
            <w:r w:rsidRPr="00D83CFE">
              <w:rPr>
                <w:rFonts w:ascii="Times New Roman" w:hAnsi="Times New Roman" w:cs="Times New Roman"/>
                <w:sz w:val="24"/>
                <w:szCs w:val="24"/>
              </w:rPr>
              <w:t>providing specific examples of disciplined actions and their outcomes</w:t>
            </w:r>
            <w:r>
              <w:rPr>
                <w:rFonts w:ascii="Times New Roman" w:hAnsi="Times New Roman" w:cs="Times New Roman"/>
                <w:sz w:val="24"/>
                <w:szCs w:val="24"/>
              </w:rPr>
              <w:t>, such as maintaining routines, meeting commitments, and continuously developing skills</w:t>
            </w:r>
            <w:r w:rsidRPr="00D83CFE">
              <w:rPr>
                <w:rFonts w:ascii="Times New Roman" w:hAnsi="Times New Roman" w:cs="Times New Roman"/>
                <w:sz w:val="24"/>
                <w:szCs w:val="24"/>
              </w:rPr>
              <w:t>.</w:t>
            </w:r>
          </w:p>
        </w:tc>
        <w:tc>
          <w:tcPr>
            <w:tcW w:w="4240" w:type="dxa"/>
            <w:tcBorders>
              <w:top w:val="single" w:sz="4" w:space="0" w:color="auto"/>
              <w:left w:val="single" w:sz="4" w:space="0" w:color="auto"/>
              <w:bottom w:val="single" w:sz="4" w:space="0" w:color="auto"/>
              <w:right w:val="single" w:sz="4" w:space="0" w:color="auto"/>
            </w:tcBorders>
          </w:tcPr>
          <w:p w14:paraId="1625FBDD"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41A6FD15" w14:textId="77777777" w:rsidR="00A442C1" w:rsidRPr="00D83CFE" w:rsidRDefault="00A442C1" w:rsidP="00584885">
            <w:pPr>
              <w:pStyle w:val="ListParagraph"/>
              <w:numPr>
                <w:ilvl w:val="0"/>
                <w:numId w:val="1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does one build discipline?</w:t>
            </w:r>
          </w:p>
          <w:p w14:paraId="696EEEF0" w14:textId="4D9AE099" w:rsidR="00A442C1" w:rsidRPr="00D83CFE" w:rsidRDefault="00A442C1" w:rsidP="00584885">
            <w:pPr>
              <w:pStyle w:val="ListParagraph"/>
              <w:numPr>
                <w:ilvl w:val="0"/>
                <w:numId w:val="1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In what areas of life should one exercise discipline?</w:t>
            </w:r>
          </w:p>
        </w:tc>
        <w:tc>
          <w:tcPr>
            <w:tcW w:w="2425" w:type="dxa"/>
            <w:tcBorders>
              <w:top w:val="single" w:sz="4" w:space="0" w:color="auto"/>
              <w:left w:val="single" w:sz="4" w:space="0" w:color="auto"/>
              <w:bottom w:val="single" w:sz="4" w:space="0" w:color="auto"/>
              <w:right w:val="single" w:sz="4" w:space="0" w:color="auto"/>
            </w:tcBorders>
          </w:tcPr>
          <w:p w14:paraId="72EF5E43" w14:textId="1C7296CB"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 xml:space="preserve">English: 9.RV, 9.C, 9.LU, 10.RV, 10.C, 10.LU, 11.RV, 11.C, 11.LU, 12.RV, 12.C, 12.LU </w:t>
            </w:r>
          </w:p>
        </w:tc>
      </w:tr>
      <w:tr w:rsidR="00A442C1" w:rsidRPr="00D83CFE" w14:paraId="0E003BF6" w14:textId="640028BF" w:rsidTr="00C753F8">
        <w:tblPrEx>
          <w:tblCellMar>
            <w:left w:w="115" w:type="dxa"/>
            <w:right w:w="115" w:type="dxa"/>
          </w:tblCellMar>
        </w:tblPrEx>
        <w:tc>
          <w:tcPr>
            <w:tcW w:w="728" w:type="dxa"/>
            <w:shd w:val="clear" w:color="auto" w:fill="FFFFFF" w:themeFill="background1"/>
          </w:tcPr>
          <w:p w14:paraId="5B9BBF11" w14:textId="585E9AF4"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00FDE38B" w14:textId="5C7F291D" w:rsidR="00A442C1" w:rsidRPr="00D83CFE" w:rsidRDefault="00A442C1" w:rsidP="00584885">
            <w:pPr>
              <w:rPr>
                <w:rFonts w:ascii="Times New Roman" w:eastAsia="Times New Roman" w:hAnsi="Times New Roman" w:cs="Times New Roman"/>
                <w:sz w:val="24"/>
                <w:szCs w:val="24"/>
              </w:rPr>
            </w:pPr>
            <w:r w:rsidRPr="00D83CFE">
              <w:rPr>
                <w:rFonts w:ascii="Times New Roman" w:hAnsi="Times New Roman" w:cs="Times New Roman"/>
                <w:sz w:val="24"/>
                <w:szCs w:val="24"/>
              </w:rPr>
              <w:t>Develop a personal leadership vision, objective, and values statement.</w:t>
            </w:r>
          </w:p>
        </w:tc>
        <w:tc>
          <w:tcPr>
            <w:tcW w:w="4602" w:type="dxa"/>
            <w:tcBorders>
              <w:top w:val="single" w:sz="4" w:space="0" w:color="auto"/>
              <w:left w:val="single" w:sz="4" w:space="0" w:color="auto"/>
              <w:bottom w:val="single" w:sz="4" w:space="0" w:color="auto"/>
              <w:right w:val="single" w:sz="4" w:space="0" w:color="auto"/>
            </w:tcBorders>
          </w:tcPr>
          <w:p w14:paraId="700EB043"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 xml:space="preserve">Development should include </w:t>
            </w:r>
          </w:p>
          <w:p w14:paraId="2D3F1995" w14:textId="5C8CE83C" w:rsidR="00A442C1" w:rsidRPr="00D83CFE" w:rsidRDefault="00A442C1" w:rsidP="00584885">
            <w:pPr>
              <w:pStyle w:val="ListParagraph"/>
              <w:numPr>
                <w:ilvl w:val="0"/>
                <w:numId w:val="16"/>
              </w:numPr>
              <w:rPr>
                <w:rFonts w:ascii="Times New Roman" w:eastAsia="Times New Roman" w:hAnsi="Times New Roman" w:cs="Times New Roman"/>
                <w:sz w:val="24"/>
                <w:szCs w:val="24"/>
              </w:rPr>
            </w:pPr>
            <w:r w:rsidRPr="00D83CFE">
              <w:rPr>
                <w:rFonts w:ascii="Times New Roman" w:hAnsi="Times New Roman" w:cs="Times New Roman"/>
                <w:sz w:val="24"/>
                <w:szCs w:val="24"/>
              </w:rPr>
              <w:t>creating a written vision, objective, and values statement that expresses one’s purpose, beliefs, and desired leadership identity</w:t>
            </w:r>
            <w:r>
              <w:rPr>
                <w:rFonts w:ascii="Times New Roman" w:hAnsi="Times New Roman" w:cs="Times New Roman"/>
                <w:sz w:val="24"/>
                <w:szCs w:val="24"/>
              </w:rPr>
              <w:t xml:space="preserve"> with clarity and long-term relevance</w:t>
            </w:r>
          </w:p>
          <w:p w14:paraId="7E8BC8B3" w14:textId="4E02CE76" w:rsidR="00A442C1" w:rsidRPr="00D83CFE" w:rsidRDefault="00A442C1" w:rsidP="00584885">
            <w:pPr>
              <w:pStyle w:val="ListParagraph"/>
              <w:numPr>
                <w:ilvl w:val="0"/>
                <w:numId w:val="16"/>
              </w:numPr>
              <w:rPr>
                <w:rFonts w:ascii="Times New Roman" w:eastAsia="Times New Roman" w:hAnsi="Times New Roman" w:cs="Times New Roman"/>
                <w:sz w:val="24"/>
                <w:szCs w:val="24"/>
              </w:rPr>
            </w:pPr>
            <w:r w:rsidRPr="00D83CFE">
              <w:rPr>
                <w:rFonts w:ascii="Times New Roman" w:hAnsi="Times New Roman" w:cs="Times New Roman"/>
                <w:sz w:val="24"/>
                <w:szCs w:val="24"/>
              </w:rPr>
              <w:t>revising the statement based on feedback to ensure alignment between goals, values, and intended behaviors</w:t>
            </w:r>
            <w:r>
              <w:rPr>
                <w:rFonts w:ascii="Times New Roman" w:hAnsi="Times New Roman" w:cs="Times New Roman"/>
                <w:sz w:val="24"/>
                <w:szCs w:val="24"/>
              </w:rPr>
              <w:t xml:space="preserve"> and strengthening coherence between personal aspirations and leadership actions</w:t>
            </w:r>
            <w:r w:rsidRPr="00D83CFE">
              <w:rPr>
                <w:rFonts w:ascii="Times New Roman" w:hAnsi="Times New Roman" w:cs="Times New Roman"/>
                <w:sz w:val="24"/>
                <w:szCs w:val="24"/>
              </w:rPr>
              <w:t>.</w:t>
            </w:r>
          </w:p>
          <w:p w14:paraId="195A9873" w14:textId="77777777" w:rsidR="00A442C1" w:rsidRPr="00D83CFE" w:rsidRDefault="00A442C1" w:rsidP="00584885">
            <w:pPr>
              <w:rPr>
                <w:rFonts w:ascii="Times New Roman" w:eastAsia="Times New Roman" w:hAnsi="Times New Roman" w:cs="Times New Roman"/>
                <w:b/>
                <w:bCs/>
                <w:sz w:val="24"/>
                <w:szCs w:val="24"/>
              </w:rPr>
            </w:pPr>
          </w:p>
          <w:p w14:paraId="270F0258" w14:textId="48EDF2C9" w:rsidR="00A442C1" w:rsidRPr="00D83CFE" w:rsidRDefault="00A442C1" w:rsidP="00806F06">
            <w:pPr>
              <w:rPr>
                <w:rFonts w:ascii="Times New Roman" w:eastAsia="Times New Roman" w:hAnsi="Times New Roman" w:cs="Times New Roman"/>
                <w:sz w:val="24"/>
                <w:szCs w:val="24"/>
              </w:rPr>
            </w:pPr>
            <w:r w:rsidRPr="00D83CFE">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 xml:space="preserve"> </w:t>
            </w:r>
            <w:hyperlink r:id="rId22" w:tgtFrame="_blank" w:history="1">
              <w:r w:rsidRPr="00D83CFE">
                <w:rPr>
                  <w:rStyle w:val="Hyperlink"/>
                  <w:rFonts w:ascii="Times New Roman" w:hAnsi="Times New Roman" w:cs="Times New Roman"/>
                  <w:color w:val="1155CC"/>
                  <w:sz w:val="24"/>
                  <w:szCs w:val="24"/>
                  <w:shd w:val="clear" w:color="auto" w:fill="FFFFFF"/>
                </w:rPr>
                <w:t>Personal Vision Statement Definition and Examples</w:t>
              </w:r>
            </w:hyperlink>
            <w:r w:rsidRPr="00D83CFE">
              <w:rPr>
                <w:rStyle w:val="Hyperlink"/>
                <w:rFonts w:ascii="Times New Roman" w:hAnsi="Times New Roman" w:cs="Times New Roman"/>
                <w:color w:val="auto"/>
                <w:sz w:val="24"/>
                <w:szCs w:val="24"/>
                <w:u w:val="none"/>
                <w:shd w:val="clear" w:color="auto" w:fill="FFFFFF"/>
              </w:rPr>
              <w:t>, Glassdoor</w:t>
            </w:r>
          </w:p>
        </w:tc>
        <w:tc>
          <w:tcPr>
            <w:tcW w:w="4240" w:type="dxa"/>
            <w:tcBorders>
              <w:top w:val="single" w:sz="4" w:space="0" w:color="auto"/>
              <w:left w:val="single" w:sz="4" w:space="0" w:color="auto"/>
              <w:bottom w:val="single" w:sz="4" w:space="0" w:color="auto"/>
              <w:right w:val="single" w:sz="4" w:space="0" w:color="auto"/>
            </w:tcBorders>
          </w:tcPr>
          <w:p w14:paraId="4A3BFD8A"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45700597" w14:textId="42BF3C8C" w:rsidR="00A442C1" w:rsidRPr="00D83CFE" w:rsidRDefault="00A442C1" w:rsidP="00584885">
            <w:pPr>
              <w:pStyle w:val="ListParagraph"/>
              <w:numPr>
                <w:ilvl w:val="0"/>
                <w:numId w:val="50"/>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What is the difference between a </w:t>
            </w:r>
            <w:r w:rsidRPr="000D4FCE">
              <w:rPr>
                <w:rFonts w:ascii="Times New Roman" w:eastAsia="Times New Roman" w:hAnsi="Times New Roman" w:cs="Times New Roman"/>
                <w:i/>
                <w:iCs/>
                <w:sz w:val="24"/>
                <w:szCs w:val="24"/>
              </w:rPr>
              <w:t>mission</w:t>
            </w:r>
            <w:r w:rsidRPr="00D83CFE">
              <w:rPr>
                <w:rFonts w:ascii="Times New Roman" w:eastAsia="Times New Roman" w:hAnsi="Times New Roman" w:cs="Times New Roman"/>
                <w:sz w:val="24"/>
                <w:szCs w:val="24"/>
              </w:rPr>
              <w:t xml:space="preserve"> and a </w:t>
            </w:r>
            <w:r w:rsidRPr="000D4FCE">
              <w:rPr>
                <w:rFonts w:ascii="Times New Roman" w:eastAsia="Times New Roman" w:hAnsi="Times New Roman" w:cs="Times New Roman"/>
                <w:i/>
                <w:iCs/>
                <w:sz w:val="24"/>
                <w:szCs w:val="24"/>
              </w:rPr>
              <w:t>vision</w:t>
            </w:r>
            <w:r w:rsidRPr="00D83CFE">
              <w:rPr>
                <w:rFonts w:ascii="Times New Roman" w:eastAsia="Times New Roman" w:hAnsi="Times New Roman" w:cs="Times New Roman"/>
                <w:sz w:val="24"/>
                <w:szCs w:val="24"/>
              </w:rPr>
              <w:t>?</w:t>
            </w:r>
          </w:p>
          <w:p w14:paraId="05D9C250" w14:textId="4B67B433" w:rsidR="00A442C1" w:rsidRPr="00D83CFE" w:rsidRDefault="00A442C1" w:rsidP="00584885">
            <w:pPr>
              <w:pStyle w:val="ListParagraph"/>
              <w:numPr>
                <w:ilvl w:val="0"/>
                <w:numId w:val="50"/>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should leaders continually reflect on and revise their vision, objective, and values statement?</w:t>
            </w:r>
          </w:p>
        </w:tc>
        <w:tc>
          <w:tcPr>
            <w:tcW w:w="2425" w:type="dxa"/>
            <w:tcBorders>
              <w:top w:val="single" w:sz="4" w:space="0" w:color="auto"/>
              <w:left w:val="single" w:sz="4" w:space="0" w:color="auto"/>
              <w:bottom w:val="single" w:sz="4" w:space="0" w:color="auto"/>
              <w:right w:val="single" w:sz="4" w:space="0" w:color="auto"/>
            </w:tcBorders>
          </w:tcPr>
          <w:p w14:paraId="752823B1" w14:textId="730FA5E9"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9.C, 9.LU, 9.W, 10.C, 10.LU, 10.W, 11.C, 11.LU, 11.W, 12.C, 12.LU, 12.W</w:t>
            </w:r>
          </w:p>
        </w:tc>
      </w:tr>
      <w:tr w:rsidR="00A442C1" w:rsidRPr="00D83CFE" w14:paraId="6C379994" w14:textId="1FEE2441" w:rsidTr="00C753F8">
        <w:tblPrEx>
          <w:tblCellMar>
            <w:left w:w="115" w:type="dxa"/>
            <w:right w:w="115" w:type="dxa"/>
          </w:tblCellMar>
        </w:tblPrEx>
        <w:tc>
          <w:tcPr>
            <w:tcW w:w="728" w:type="dxa"/>
            <w:shd w:val="clear" w:color="auto" w:fill="FFFFFF" w:themeFill="background1"/>
          </w:tcPr>
          <w:p w14:paraId="4BB05292" w14:textId="07C9B737"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51</w:t>
            </w:r>
          </w:p>
        </w:tc>
        <w:tc>
          <w:tcPr>
            <w:tcW w:w="2395" w:type="dxa"/>
            <w:shd w:val="clear" w:color="auto" w:fill="FFFFFF" w:themeFill="background1"/>
            <w:tcMar>
              <w:top w:w="43" w:type="dxa"/>
              <w:left w:w="115" w:type="dxa"/>
              <w:bottom w:w="43" w:type="dxa"/>
              <w:right w:w="115" w:type="dxa"/>
            </w:tcMar>
          </w:tcPr>
          <w:p w14:paraId="465C89E6" w14:textId="298A6E51" w:rsidR="00A442C1" w:rsidRPr="00D83CFE" w:rsidRDefault="00A442C1" w:rsidP="00584885">
            <w:pPr>
              <w:rPr>
                <w:rFonts w:ascii="Times New Roman" w:hAnsi="Times New Roman" w:cs="Times New Roman"/>
                <w:sz w:val="24"/>
                <w:szCs w:val="24"/>
              </w:rPr>
            </w:pPr>
            <w:r w:rsidRPr="00D83CFE">
              <w:rPr>
                <w:rFonts w:ascii="Times New Roman" w:eastAsia="Times New Roman" w:hAnsi="Times New Roman" w:cs="Times New Roman"/>
                <w:sz w:val="24"/>
                <w:szCs w:val="24"/>
              </w:rPr>
              <w:t xml:space="preserve">Establish personal or professional leadership goals. </w:t>
            </w:r>
          </w:p>
        </w:tc>
        <w:tc>
          <w:tcPr>
            <w:tcW w:w="4602" w:type="dxa"/>
          </w:tcPr>
          <w:p w14:paraId="3EB6EAA6" w14:textId="04240117"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Establishing specific, measurable, achievable, results-focused, and time-bound (SMART) goals should include</w:t>
            </w:r>
          </w:p>
          <w:p w14:paraId="0A54C3C1" w14:textId="04D6AA29" w:rsidR="00A442C1" w:rsidRPr="00D83CFE" w:rsidRDefault="00A442C1" w:rsidP="00584885">
            <w:pPr>
              <w:pStyle w:val="ListParagraph"/>
              <w:numPr>
                <w:ilvl w:val="0"/>
                <w:numId w:val="2"/>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reflecting on personal interests and aptitudes</w:t>
            </w:r>
          </w:p>
          <w:p w14:paraId="70E66C05" w14:textId="22C6102A" w:rsidR="00A442C1" w:rsidRPr="00D83CFE" w:rsidRDefault="00A442C1" w:rsidP="00584885">
            <w:pPr>
              <w:pStyle w:val="ListParagraph"/>
              <w:numPr>
                <w:ilvl w:val="0"/>
                <w:numId w:val="2"/>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identifying leadership opportunities (e.g., community organization, school club)</w:t>
            </w:r>
          </w:p>
          <w:p w14:paraId="52CB02C3" w14:textId="0171FDCB" w:rsidR="00A442C1" w:rsidRPr="00D83CFE" w:rsidRDefault="00A442C1" w:rsidP="00584885">
            <w:pPr>
              <w:pStyle w:val="ListParagraph"/>
              <w:numPr>
                <w:ilvl w:val="0"/>
                <w:numId w:val="2"/>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identifying resources (e.g., team members)</w:t>
            </w:r>
            <w:r>
              <w:rPr>
                <w:rFonts w:ascii="Times New Roman" w:eastAsia="Times New Roman" w:hAnsi="Times New Roman" w:cs="Times New Roman"/>
                <w:sz w:val="24"/>
                <w:szCs w:val="24"/>
              </w:rPr>
              <w:t xml:space="preserve"> and tools necessary to achieve goals</w:t>
            </w:r>
          </w:p>
          <w:p w14:paraId="603CC52F" w14:textId="2F827E05" w:rsidR="00A442C1" w:rsidRPr="00D83CFE" w:rsidRDefault="00A442C1" w:rsidP="00584885">
            <w:pPr>
              <w:pStyle w:val="ListParagraph"/>
              <w:numPr>
                <w:ilvl w:val="0"/>
                <w:numId w:val="2"/>
              </w:numPr>
              <w:rPr>
                <w:rFonts w:ascii="Times New Roman" w:hAnsi="Times New Roman" w:cs="Times New Roman"/>
                <w:sz w:val="24"/>
                <w:szCs w:val="24"/>
              </w:rPr>
            </w:pPr>
            <w:r w:rsidRPr="00D83CFE">
              <w:rPr>
                <w:rFonts w:ascii="Times New Roman" w:eastAsia="Times New Roman" w:hAnsi="Times New Roman" w:cs="Times New Roman"/>
                <w:sz w:val="24"/>
                <w:szCs w:val="24"/>
              </w:rPr>
              <w:t>setting criteria for success</w:t>
            </w:r>
          </w:p>
          <w:p w14:paraId="672314BE" w14:textId="6D253ED0" w:rsidR="00A442C1" w:rsidRPr="00D83CFE" w:rsidRDefault="00A442C1" w:rsidP="00584885">
            <w:pPr>
              <w:pStyle w:val="ListParagraph"/>
              <w:numPr>
                <w:ilvl w:val="0"/>
                <w:numId w:val="2"/>
              </w:numPr>
              <w:rPr>
                <w:rFonts w:ascii="Times New Roman" w:hAnsi="Times New Roman" w:cs="Times New Roman"/>
                <w:sz w:val="24"/>
                <w:szCs w:val="24"/>
              </w:rPr>
            </w:pPr>
            <w:r w:rsidRPr="00D83CFE">
              <w:rPr>
                <w:rFonts w:ascii="Times New Roman" w:eastAsia="Times New Roman" w:hAnsi="Times New Roman" w:cs="Times New Roman"/>
                <w:sz w:val="24"/>
                <w:szCs w:val="24"/>
              </w:rPr>
              <w:t>developing a plan of action</w:t>
            </w:r>
            <w:r>
              <w:rPr>
                <w:rFonts w:ascii="Times New Roman" w:eastAsia="Times New Roman" w:hAnsi="Times New Roman" w:cs="Times New Roman"/>
                <w:sz w:val="24"/>
                <w:szCs w:val="24"/>
              </w:rPr>
              <w:t xml:space="preserve"> that outlines steps, timelines, and accountability methods for progress</w:t>
            </w:r>
            <w:r w:rsidRPr="00D83CFE">
              <w:rPr>
                <w:rFonts w:ascii="Times New Roman" w:eastAsia="Times New Roman" w:hAnsi="Times New Roman" w:cs="Times New Roman"/>
                <w:sz w:val="24"/>
                <w:szCs w:val="24"/>
              </w:rPr>
              <w:t>.</w:t>
            </w:r>
          </w:p>
        </w:tc>
        <w:tc>
          <w:tcPr>
            <w:tcW w:w="4240" w:type="dxa"/>
          </w:tcPr>
          <w:p w14:paraId="7A7A7012"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1441ABD7" w14:textId="77777777" w:rsidR="00A442C1" w:rsidRPr="00D83CFE" w:rsidRDefault="00A442C1" w:rsidP="00584885">
            <w:pPr>
              <w:pStyle w:val="ListParagraph"/>
              <w:numPr>
                <w:ilvl w:val="0"/>
                <w:numId w:val="1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are goals important?</w:t>
            </w:r>
          </w:p>
          <w:p w14:paraId="366A1931" w14:textId="77777777" w:rsidR="00A442C1" w:rsidRPr="00D83CFE" w:rsidRDefault="00A442C1" w:rsidP="00584885">
            <w:pPr>
              <w:pStyle w:val="ListParagraph"/>
              <w:numPr>
                <w:ilvl w:val="0"/>
                <w:numId w:val="1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does writing down one’s goal make it more likely that one will accomplish it?</w:t>
            </w:r>
          </w:p>
          <w:p w14:paraId="1F554E96" w14:textId="77777777" w:rsidR="00A442C1" w:rsidRPr="00D83CFE" w:rsidRDefault="00A442C1" w:rsidP="00584885">
            <w:pPr>
              <w:pStyle w:val="ListParagraph"/>
              <w:numPr>
                <w:ilvl w:val="0"/>
                <w:numId w:val="1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do goals differ from wishes and dreams?</w:t>
            </w:r>
          </w:p>
          <w:p w14:paraId="26B4858B" w14:textId="77777777" w:rsidR="00A442C1" w:rsidRPr="00D83CFE" w:rsidRDefault="00A442C1" w:rsidP="00584885">
            <w:pPr>
              <w:pStyle w:val="ListParagraph"/>
              <w:numPr>
                <w:ilvl w:val="0"/>
                <w:numId w:val="1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setting a timeframe an important process in establishing goals?</w:t>
            </w:r>
          </w:p>
          <w:p w14:paraId="47DFB535" w14:textId="37D088A6" w:rsidR="00A442C1" w:rsidRPr="00D83CFE" w:rsidRDefault="00A442C1" w:rsidP="00584885">
            <w:pPr>
              <w:pStyle w:val="ListParagraph"/>
              <w:numPr>
                <w:ilvl w:val="0"/>
                <w:numId w:val="14"/>
              </w:numPr>
              <w:rPr>
                <w:rFonts w:ascii="Times New Roman" w:hAnsi="Times New Roman" w:cs="Times New Roman"/>
                <w:sz w:val="24"/>
                <w:szCs w:val="24"/>
              </w:rPr>
            </w:pPr>
            <w:r w:rsidRPr="00D83CFE">
              <w:rPr>
                <w:rFonts w:ascii="Times New Roman" w:eastAsia="Times New Roman" w:hAnsi="Times New Roman" w:cs="Times New Roman"/>
                <w:sz w:val="24"/>
                <w:szCs w:val="24"/>
              </w:rPr>
              <w:t>What are some barriers to goal accomplishment? How can these barriers be overcome?</w:t>
            </w:r>
          </w:p>
        </w:tc>
        <w:tc>
          <w:tcPr>
            <w:tcW w:w="2425" w:type="dxa"/>
          </w:tcPr>
          <w:p w14:paraId="0DF19B45" w14:textId="3A5CD661"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9.C, 9.LU, 10.C, 10.LU, 11.C, 11.LU, 12.C, 12.LU</w:t>
            </w:r>
          </w:p>
        </w:tc>
      </w:tr>
      <w:tr w:rsidR="00A442C1" w:rsidRPr="00D83CFE" w14:paraId="3C9ACEDB" w14:textId="08DE6EC0" w:rsidTr="00C753F8">
        <w:tblPrEx>
          <w:tblCellMar>
            <w:left w:w="115" w:type="dxa"/>
            <w:right w:w="115" w:type="dxa"/>
          </w:tblCellMar>
        </w:tblPrEx>
        <w:tc>
          <w:tcPr>
            <w:tcW w:w="728" w:type="dxa"/>
            <w:shd w:val="clear" w:color="auto" w:fill="FFFFFF" w:themeFill="background1"/>
          </w:tcPr>
          <w:p w14:paraId="1EF6B182" w14:textId="56FAC453"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2395" w:type="dxa"/>
            <w:shd w:val="clear" w:color="auto" w:fill="FFFFFF" w:themeFill="background1"/>
            <w:tcMar>
              <w:top w:w="43" w:type="dxa"/>
              <w:left w:w="115" w:type="dxa"/>
              <w:bottom w:w="43" w:type="dxa"/>
              <w:right w:w="115" w:type="dxa"/>
            </w:tcMar>
          </w:tcPr>
          <w:p w14:paraId="790496AC" w14:textId="79DA561D"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Demonstrate situational etiquette and professionalism. </w:t>
            </w:r>
          </w:p>
        </w:tc>
        <w:tc>
          <w:tcPr>
            <w:tcW w:w="4602" w:type="dxa"/>
          </w:tcPr>
          <w:p w14:paraId="161F8C5C" w14:textId="5F988093"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Demonstration should include recognizing differences across cultures in etiquette</w:t>
            </w:r>
            <w:r>
              <w:rPr>
                <w:rFonts w:ascii="Times New Roman" w:eastAsia="Times New Roman" w:hAnsi="Times New Roman" w:cs="Times New Roman"/>
                <w:sz w:val="24"/>
                <w:szCs w:val="24"/>
              </w:rPr>
              <w:t>,</w:t>
            </w:r>
            <w:r w:rsidRPr="00D83CFE">
              <w:rPr>
                <w:rFonts w:ascii="Times New Roman" w:eastAsia="Times New Roman" w:hAnsi="Times New Roman" w:cs="Times New Roman"/>
                <w:sz w:val="24"/>
                <w:szCs w:val="24"/>
              </w:rPr>
              <w:t xml:space="preserve"> customs</w:t>
            </w:r>
            <w:r>
              <w:rPr>
                <w:rFonts w:ascii="Times New Roman" w:eastAsia="Times New Roman" w:hAnsi="Times New Roman" w:cs="Times New Roman"/>
                <w:sz w:val="24"/>
                <w:szCs w:val="24"/>
              </w:rPr>
              <w:t>, and what is considered respectful behavior in</w:t>
            </w:r>
            <w:r w:rsidRPr="00D83CFE">
              <w:rPr>
                <w:rFonts w:ascii="Times New Roman" w:eastAsia="Times New Roman" w:hAnsi="Times New Roman" w:cs="Times New Roman"/>
                <w:sz w:val="24"/>
                <w:szCs w:val="24"/>
              </w:rPr>
              <w:t xml:space="preserve"> relat</w:t>
            </w:r>
            <w:r>
              <w:rPr>
                <w:rFonts w:ascii="Times New Roman" w:eastAsia="Times New Roman" w:hAnsi="Times New Roman" w:cs="Times New Roman"/>
                <w:sz w:val="24"/>
                <w:szCs w:val="24"/>
              </w:rPr>
              <w:t>ion</w:t>
            </w:r>
            <w:r w:rsidRPr="00D83CFE">
              <w:rPr>
                <w:rFonts w:ascii="Times New Roman" w:eastAsia="Times New Roman" w:hAnsi="Times New Roman" w:cs="Times New Roman"/>
                <w:sz w:val="24"/>
                <w:szCs w:val="24"/>
              </w:rPr>
              <w:t xml:space="preserve"> to</w:t>
            </w:r>
          </w:p>
          <w:p w14:paraId="16EE2154" w14:textId="53ECA5D5" w:rsidR="00A442C1" w:rsidRDefault="00A442C1" w:rsidP="00584885">
            <w:pPr>
              <w:pStyle w:val="ListParagraph"/>
              <w:numPr>
                <w:ilvl w:val="0"/>
                <w:numId w:val="6"/>
              </w:numPr>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Pr="00D83CFE">
              <w:rPr>
                <w:rFonts w:ascii="Times New Roman" w:eastAsia="Times New Roman" w:hAnsi="Times New Roman" w:cs="Times New Roman"/>
                <w:sz w:val="24"/>
                <w:szCs w:val="24"/>
              </w:rPr>
              <w:t>ntroductions</w:t>
            </w:r>
            <w:r>
              <w:rPr>
                <w:rFonts w:ascii="Times New Roman" w:eastAsia="Times New Roman" w:hAnsi="Times New Roman" w:cs="Times New Roman"/>
                <w:sz w:val="24"/>
                <w:szCs w:val="24"/>
              </w:rPr>
              <w:t>, personal space, and</w:t>
            </w:r>
            <w:r w:rsidRPr="00D83CFE">
              <w:rPr>
                <w:rFonts w:ascii="Times New Roman" w:eastAsia="Times New Roman" w:hAnsi="Times New Roman" w:cs="Times New Roman"/>
                <w:sz w:val="24"/>
                <w:szCs w:val="24"/>
              </w:rPr>
              <w:t xml:space="preserve"> eye contact</w:t>
            </w:r>
          </w:p>
          <w:p w14:paraId="66277973" w14:textId="3A61EB23" w:rsidR="00A442C1" w:rsidRPr="00D83CFE" w:rsidRDefault="00A442C1" w:rsidP="00584885">
            <w:pPr>
              <w:pStyle w:val="ListParagraph"/>
              <w:numPr>
                <w:ilvl w:val="0"/>
                <w:numId w:val="6"/>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dress</w:t>
            </w:r>
            <w:r>
              <w:rPr>
                <w:rFonts w:ascii="Times New Roman" w:eastAsia="Times New Roman" w:hAnsi="Times New Roman" w:cs="Times New Roman"/>
                <w:sz w:val="24"/>
                <w:szCs w:val="24"/>
              </w:rPr>
              <w:t xml:space="preserve"> and</w:t>
            </w:r>
            <w:r w:rsidRPr="00D83CFE">
              <w:rPr>
                <w:rFonts w:ascii="Times New Roman" w:eastAsia="Times New Roman" w:hAnsi="Times New Roman" w:cs="Times New Roman"/>
                <w:sz w:val="24"/>
                <w:szCs w:val="24"/>
              </w:rPr>
              <w:t xml:space="preserve"> hygiene</w:t>
            </w:r>
          </w:p>
          <w:p w14:paraId="27775E32" w14:textId="0475D4AE" w:rsidR="00A442C1" w:rsidRPr="00D83CFE" w:rsidRDefault="00A442C1" w:rsidP="00584885">
            <w:pPr>
              <w:pStyle w:val="ListParagraph"/>
              <w:numPr>
                <w:ilvl w:val="0"/>
                <w:numId w:val="6"/>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punctuality</w:t>
            </w:r>
          </w:p>
          <w:p w14:paraId="136B1A48" w14:textId="25A5A147" w:rsidR="00A442C1" w:rsidRPr="00D83CFE" w:rsidRDefault="00A442C1" w:rsidP="00584885">
            <w:pPr>
              <w:pStyle w:val="ListParagraph"/>
              <w:numPr>
                <w:ilvl w:val="0"/>
                <w:numId w:val="6"/>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social media</w:t>
            </w:r>
            <w:r>
              <w:rPr>
                <w:rFonts w:ascii="Times New Roman" w:eastAsia="Times New Roman" w:hAnsi="Times New Roman" w:cs="Times New Roman"/>
                <w:sz w:val="24"/>
                <w:szCs w:val="24"/>
              </w:rPr>
              <w:t xml:space="preserve">, digital communication, and privacy awareness </w:t>
            </w:r>
          </w:p>
          <w:p w14:paraId="3C792E9A" w14:textId="7CE748AA" w:rsidR="00A442C1" w:rsidRPr="00D83CFE" w:rsidRDefault="00A442C1" w:rsidP="00584885">
            <w:pPr>
              <w:pStyle w:val="ListParagraph"/>
              <w:numPr>
                <w:ilvl w:val="0"/>
                <w:numId w:val="6"/>
              </w:numPr>
              <w:rPr>
                <w:rFonts w:ascii="Times New Roman" w:eastAsia="Times New Roman" w:hAnsi="Times New Roman" w:cs="Times New Roman"/>
                <w:sz w:val="24"/>
                <w:szCs w:val="24"/>
              </w:rPr>
            </w:pPr>
            <w:r>
              <w:rPr>
                <w:rFonts w:ascii="Times New Roman" w:eastAsia="Times New Roman" w:hAnsi="Times New Roman" w:cs="Times New Roman"/>
                <w:sz w:val="24"/>
                <w:szCs w:val="24"/>
              </w:rPr>
              <w:t>tone, format, and timeliness of correspondence</w:t>
            </w:r>
          </w:p>
          <w:p w14:paraId="4C7D1831" w14:textId="77777777" w:rsidR="00A442C1" w:rsidRDefault="00A442C1" w:rsidP="00584885">
            <w:pPr>
              <w:pStyle w:val="ListParagraph"/>
              <w:numPr>
                <w:ilvl w:val="0"/>
                <w:numId w:val="6"/>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food and dining </w:t>
            </w:r>
          </w:p>
          <w:p w14:paraId="6D9A695D" w14:textId="2738E384" w:rsidR="00A442C1" w:rsidRPr="00D83CFE" w:rsidRDefault="00A442C1" w:rsidP="00584885">
            <w:pPr>
              <w:pStyle w:val="ListParagraph"/>
              <w:numPr>
                <w:ilvl w:val="0"/>
                <w:numId w:val="6"/>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gift-giving</w:t>
            </w:r>
          </w:p>
          <w:p w14:paraId="2DA8557E" w14:textId="3B74D40D" w:rsidR="00A442C1" w:rsidRPr="00D83CFE" w:rsidRDefault="00A442C1" w:rsidP="00584885">
            <w:pPr>
              <w:pStyle w:val="ListParagraph"/>
              <w:numPr>
                <w:ilvl w:val="0"/>
                <w:numId w:val="6"/>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holidays</w:t>
            </w:r>
            <w:r>
              <w:rPr>
                <w:rFonts w:ascii="Times New Roman" w:eastAsia="Times New Roman" w:hAnsi="Times New Roman" w:cs="Times New Roman"/>
                <w:sz w:val="24"/>
                <w:szCs w:val="24"/>
              </w:rPr>
              <w:t xml:space="preserve"> and cultural observances</w:t>
            </w:r>
            <w:r w:rsidRPr="00D83CFE">
              <w:rPr>
                <w:rFonts w:ascii="Times New Roman" w:eastAsia="Times New Roman" w:hAnsi="Times New Roman" w:cs="Times New Roman"/>
                <w:sz w:val="24"/>
                <w:szCs w:val="24"/>
              </w:rPr>
              <w:t>.</w:t>
            </w:r>
          </w:p>
          <w:p w14:paraId="51584BBA" w14:textId="77777777" w:rsidR="00A442C1" w:rsidRPr="00D83CFE" w:rsidRDefault="00A442C1" w:rsidP="00584885">
            <w:pPr>
              <w:rPr>
                <w:rFonts w:ascii="Times New Roman" w:eastAsia="Times New Roman" w:hAnsi="Times New Roman" w:cs="Times New Roman"/>
                <w:b/>
                <w:bCs/>
                <w:sz w:val="24"/>
                <w:szCs w:val="24"/>
              </w:rPr>
            </w:pPr>
          </w:p>
          <w:p w14:paraId="40154B81" w14:textId="72A3F81E"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b/>
                <w:bCs/>
                <w:sz w:val="24"/>
                <w:szCs w:val="24"/>
              </w:rPr>
              <w:t>Teacher Resource:</w:t>
            </w:r>
            <w:r w:rsidRPr="00D83CFE">
              <w:rPr>
                <w:rFonts w:ascii="Times New Roman" w:eastAsia="Times New Roman" w:hAnsi="Times New Roman" w:cs="Times New Roman"/>
                <w:sz w:val="24"/>
                <w:szCs w:val="24"/>
              </w:rPr>
              <w:t xml:space="preserve"> </w:t>
            </w:r>
            <w:hyperlink r:id="rId23" w:history="1">
              <w:r w:rsidRPr="003D6BF1">
                <w:rPr>
                  <w:rStyle w:val="Hyperlink"/>
                  <w:rFonts w:ascii="Times New Roman" w:eastAsia="Times New Roman" w:hAnsi="Times New Roman" w:cs="Times New Roman"/>
                  <w:sz w:val="24"/>
                  <w:szCs w:val="24"/>
                </w:rPr>
                <w:t>International Business Etiquette, Manners</w:t>
              </w:r>
              <w:r w:rsidRPr="009A3535">
                <w:rPr>
                  <w:rStyle w:val="Hyperlink"/>
                  <w:rFonts w:ascii="Times New Roman" w:hAnsi="Times New Roman" w:cs="Times New Roman"/>
                  <w:sz w:val="24"/>
                  <w:szCs w:val="24"/>
                </w:rPr>
                <w:t xml:space="preserve"> &amp; Culture</w:t>
              </w:r>
            </w:hyperlink>
            <w:r w:rsidRPr="009A3535">
              <w:rPr>
                <w:rFonts w:ascii="Times New Roman" w:hAnsi="Times New Roman" w:cs="Times New Roman"/>
                <w:sz w:val="24"/>
                <w:szCs w:val="24"/>
              </w:rPr>
              <w:t xml:space="preserve">, </w:t>
            </w:r>
            <w:proofErr w:type="spellStart"/>
            <w:r w:rsidRPr="009A3535">
              <w:rPr>
                <w:rFonts w:ascii="Times New Roman" w:hAnsi="Times New Roman" w:cs="Times New Roman"/>
                <w:sz w:val="24"/>
                <w:szCs w:val="24"/>
              </w:rPr>
              <w:t>Cyborlink</w:t>
            </w:r>
            <w:proofErr w:type="spellEnd"/>
          </w:p>
        </w:tc>
        <w:tc>
          <w:tcPr>
            <w:tcW w:w="4240" w:type="dxa"/>
          </w:tcPr>
          <w:p w14:paraId="462A53AE"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31175B11" w14:textId="26F629CC" w:rsidR="00A442C1" w:rsidRPr="00D83CFE" w:rsidRDefault="00A442C1" w:rsidP="00584885">
            <w:pPr>
              <w:pStyle w:val="ListParagraph"/>
              <w:numPr>
                <w:ilvl w:val="0"/>
                <w:numId w:val="1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an understanding of international etiquette important to an individual? To a business? To the government?</w:t>
            </w:r>
          </w:p>
          <w:p w14:paraId="680D5FCF" w14:textId="76E4632F" w:rsidR="00A442C1" w:rsidRPr="00D83CFE" w:rsidRDefault="00A442C1" w:rsidP="00584885">
            <w:pPr>
              <w:pStyle w:val="ListParagraph"/>
              <w:numPr>
                <w:ilvl w:val="0"/>
                <w:numId w:val="1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Where do people </w:t>
            </w:r>
            <w:r>
              <w:rPr>
                <w:rFonts w:ascii="Times New Roman" w:eastAsia="Times New Roman" w:hAnsi="Times New Roman" w:cs="Times New Roman"/>
                <w:sz w:val="24"/>
                <w:szCs w:val="24"/>
              </w:rPr>
              <w:t>learn</w:t>
            </w:r>
            <w:r w:rsidRPr="00D83CFE">
              <w:rPr>
                <w:rFonts w:ascii="Times New Roman" w:eastAsia="Times New Roman" w:hAnsi="Times New Roman" w:cs="Times New Roman"/>
                <w:sz w:val="24"/>
                <w:szCs w:val="24"/>
              </w:rPr>
              <w:t xml:space="preserve"> about customs and etiquette from other cultures?</w:t>
            </w:r>
          </w:p>
          <w:p w14:paraId="642170B9" w14:textId="6637CE3F" w:rsidR="00A442C1" w:rsidRPr="00D83CFE" w:rsidRDefault="00A442C1" w:rsidP="00584885">
            <w:pPr>
              <w:pStyle w:val="ListParagraph"/>
              <w:numPr>
                <w:ilvl w:val="0"/>
                <w:numId w:val="1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do leaders need to respect the etiquette and customs of cultures</w:t>
            </w:r>
            <w:r>
              <w:rPr>
                <w:rFonts w:ascii="Times New Roman" w:eastAsia="Times New Roman" w:hAnsi="Times New Roman" w:cs="Times New Roman"/>
                <w:sz w:val="24"/>
                <w:szCs w:val="24"/>
              </w:rPr>
              <w:t xml:space="preserve"> throughout the world</w:t>
            </w:r>
            <w:r w:rsidRPr="00D83CFE">
              <w:rPr>
                <w:rFonts w:ascii="Times New Roman" w:eastAsia="Times New Roman" w:hAnsi="Times New Roman" w:cs="Times New Roman"/>
                <w:sz w:val="24"/>
                <w:szCs w:val="24"/>
              </w:rPr>
              <w:t>?</w:t>
            </w:r>
          </w:p>
          <w:p w14:paraId="0BFE79FE" w14:textId="71EE51F4" w:rsidR="00A442C1" w:rsidRPr="00D83CFE" w:rsidRDefault="00A442C1" w:rsidP="00584885">
            <w:pPr>
              <w:pStyle w:val="ListParagraph"/>
              <w:numPr>
                <w:ilvl w:val="0"/>
                <w:numId w:val="1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What is meant by the term </w:t>
            </w:r>
            <w:r w:rsidRPr="00D83CFE">
              <w:rPr>
                <w:rFonts w:ascii="Times New Roman" w:eastAsia="Times New Roman" w:hAnsi="Times New Roman" w:cs="Times New Roman"/>
                <w:i/>
                <w:iCs/>
                <w:sz w:val="24"/>
                <w:szCs w:val="24"/>
              </w:rPr>
              <w:t>cultural geography</w:t>
            </w:r>
            <w:r w:rsidRPr="00D83CFE">
              <w:rPr>
                <w:rFonts w:ascii="Times New Roman" w:eastAsia="Times New Roman" w:hAnsi="Times New Roman" w:cs="Times New Roman"/>
                <w:sz w:val="24"/>
                <w:szCs w:val="24"/>
              </w:rPr>
              <w:t>?</w:t>
            </w:r>
          </w:p>
        </w:tc>
        <w:tc>
          <w:tcPr>
            <w:tcW w:w="2425" w:type="dxa"/>
          </w:tcPr>
          <w:p w14:paraId="584B7691" w14:textId="16990F19"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9.C, 9.LU, 10.C, 10.LU, 11.C, 11.LU, 12.C, 12.LU</w:t>
            </w:r>
          </w:p>
        </w:tc>
      </w:tr>
      <w:tr w:rsidR="00A442C1" w:rsidRPr="00D83CFE" w14:paraId="367B8ED4" w14:textId="62108911" w:rsidTr="00C753F8">
        <w:tblPrEx>
          <w:tblCellMar>
            <w:left w:w="115" w:type="dxa"/>
            <w:right w:w="115" w:type="dxa"/>
          </w:tblCellMar>
        </w:tblPrEx>
        <w:tc>
          <w:tcPr>
            <w:tcW w:w="728" w:type="dxa"/>
            <w:shd w:val="clear" w:color="auto" w:fill="FFFFFF" w:themeFill="background1"/>
          </w:tcPr>
          <w:p w14:paraId="0EDAEC4C" w14:textId="4A11DB4D"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53</w:t>
            </w:r>
          </w:p>
        </w:tc>
        <w:tc>
          <w:tcPr>
            <w:tcW w:w="2395" w:type="dxa"/>
            <w:shd w:val="clear" w:color="auto" w:fill="FFFFFF" w:themeFill="background1"/>
            <w:tcMar>
              <w:top w:w="43" w:type="dxa"/>
              <w:left w:w="115" w:type="dxa"/>
              <w:bottom w:w="43" w:type="dxa"/>
              <w:right w:w="115" w:type="dxa"/>
            </w:tcMar>
          </w:tcPr>
          <w:p w14:paraId="7FA7D495" w14:textId="29762BCF"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Participate in a </w:t>
            </w:r>
            <w:proofErr w:type="gramStart"/>
            <w:r w:rsidRPr="00D83CFE">
              <w:rPr>
                <w:rFonts w:ascii="Times New Roman" w:eastAsia="Times New Roman" w:hAnsi="Times New Roman" w:cs="Times New Roman"/>
                <w:sz w:val="24"/>
                <w:szCs w:val="24"/>
              </w:rPr>
              <w:t>service learning</w:t>
            </w:r>
            <w:proofErr w:type="gramEnd"/>
            <w:r w:rsidRPr="00D83CFE">
              <w:rPr>
                <w:rFonts w:ascii="Times New Roman" w:eastAsia="Times New Roman" w:hAnsi="Times New Roman" w:cs="Times New Roman"/>
                <w:sz w:val="24"/>
                <w:szCs w:val="24"/>
              </w:rPr>
              <w:t xml:space="preserve"> project.</w:t>
            </w:r>
          </w:p>
        </w:tc>
        <w:tc>
          <w:tcPr>
            <w:tcW w:w="4602" w:type="dxa"/>
          </w:tcPr>
          <w:p w14:paraId="6C82FB33" w14:textId="77777777"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Participation should include</w:t>
            </w:r>
          </w:p>
          <w:p w14:paraId="12126209" w14:textId="621A4563" w:rsidR="00A442C1" w:rsidRPr="00D83CFE" w:rsidRDefault="00A442C1" w:rsidP="00584885">
            <w:pPr>
              <w:pStyle w:val="ListParagraph"/>
              <w:numPr>
                <w:ilvl w:val="0"/>
                <w:numId w:val="65"/>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contributing to the planning effort for a </w:t>
            </w:r>
            <w:proofErr w:type="gramStart"/>
            <w:r w:rsidRPr="00D83CFE">
              <w:rPr>
                <w:rFonts w:ascii="Times New Roman" w:eastAsia="Times New Roman" w:hAnsi="Times New Roman" w:cs="Times New Roman"/>
                <w:sz w:val="24"/>
                <w:szCs w:val="24"/>
              </w:rPr>
              <w:t>service learning</w:t>
            </w:r>
            <w:proofErr w:type="gramEnd"/>
            <w:r w:rsidRPr="00D83CFE">
              <w:rPr>
                <w:rFonts w:ascii="Times New Roman" w:eastAsia="Times New Roman" w:hAnsi="Times New Roman" w:cs="Times New Roman"/>
                <w:sz w:val="24"/>
                <w:szCs w:val="24"/>
              </w:rPr>
              <w:t xml:space="preserve"> project that addresses community needs</w:t>
            </w:r>
            <w:r>
              <w:rPr>
                <w:rFonts w:ascii="Times New Roman" w:eastAsia="Times New Roman" w:hAnsi="Times New Roman" w:cs="Times New Roman"/>
                <w:sz w:val="24"/>
                <w:szCs w:val="24"/>
              </w:rPr>
              <w:t>, based on research and stakeholder input</w:t>
            </w:r>
          </w:p>
          <w:p w14:paraId="715E1429" w14:textId="53609DC8" w:rsidR="00A442C1" w:rsidRPr="00D83CFE" w:rsidRDefault="00A442C1" w:rsidP="00584885">
            <w:pPr>
              <w:pStyle w:val="ListParagraph"/>
              <w:numPr>
                <w:ilvl w:val="0"/>
                <w:numId w:val="65"/>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executing assigned tasks</w:t>
            </w:r>
            <w:r>
              <w:rPr>
                <w:rFonts w:ascii="Times New Roman" w:eastAsia="Times New Roman" w:hAnsi="Times New Roman" w:cs="Times New Roman"/>
                <w:sz w:val="24"/>
                <w:szCs w:val="24"/>
              </w:rPr>
              <w:t xml:space="preserve"> with accountability and initiative</w:t>
            </w:r>
          </w:p>
          <w:p w14:paraId="23B55671" w14:textId="0F855A9F" w:rsidR="00A442C1" w:rsidRPr="00D83CFE" w:rsidRDefault="00A442C1" w:rsidP="00584885">
            <w:pPr>
              <w:pStyle w:val="ListParagraph"/>
              <w:numPr>
                <w:ilvl w:val="0"/>
                <w:numId w:val="65"/>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analyzing outcomes</w:t>
            </w:r>
            <w:r>
              <w:rPr>
                <w:rFonts w:ascii="Times New Roman" w:eastAsia="Times New Roman" w:hAnsi="Times New Roman" w:cs="Times New Roman"/>
                <w:sz w:val="24"/>
                <w:szCs w:val="24"/>
              </w:rPr>
              <w:t xml:space="preserve"> to assess impact, identify lessons learned, and recommend improvements for future efforts</w:t>
            </w:r>
            <w:r w:rsidRPr="00D83CFE">
              <w:rPr>
                <w:rFonts w:ascii="Times New Roman" w:eastAsia="Times New Roman" w:hAnsi="Times New Roman" w:cs="Times New Roman"/>
                <w:sz w:val="24"/>
                <w:szCs w:val="24"/>
              </w:rPr>
              <w:t>.</w:t>
            </w:r>
          </w:p>
          <w:p w14:paraId="6047291D" w14:textId="77777777" w:rsidR="00A442C1" w:rsidRPr="00D83CFE" w:rsidRDefault="00A442C1" w:rsidP="00584885">
            <w:pPr>
              <w:pStyle w:val="ListParagraph"/>
              <w:rPr>
                <w:rFonts w:ascii="Times New Roman" w:eastAsia="Times New Roman" w:hAnsi="Times New Roman" w:cs="Times New Roman"/>
                <w:sz w:val="24"/>
                <w:szCs w:val="24"/>
              </w:rPr>
            </w:pPr>
          </w:p>
          <w:p w14:paraId="64934213" w14:textId="62601F01"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Students may participate in an existing community effort or as a team member in a senior capstone project.</w:t>
            </w:r>
          </w:p>
        </w:tc>
        <w:tc>
          <w:tcPr>
            <w:tcW w:w="4240" w:type="dxa"/>
          </w:tcPr>
          <w:p w14:paraId="60D91ED7"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155257E1" w14:textId="0CCF2817" w:rsidR="00A442C1" w:rsidRPr="00D83CFE" w:rsidRDefault="00A442C1" w:rsidP="00584885">
            <w:pPr>
              <w:pStyle w:val="ListParagraph"/>
              <w:numPr>
                <w:ilvl w:val="0"/>
                <w:numId w:val="1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What is the objective of the </w:t>
            </w:r>
            <w:proofErr w:type="gramStart"/>
            <w:r w:rsidRPr="00D83CFE">
              <w:rPr>
                <w:rFonts w:ascii="Times New Roman" w:eastAsia="Times New Roman" w:hAnsi="Times New Roman" w:cs="Times New Roman"/>
                <w:sz w:val="24"/>
                <w:szCs w:val="24"/>
              </w:rPr>
              <w:t>service learning</w:t>
            </w:r>
            <w:proofErr w:type="gramEnd"/>
            <w:r w:rsidRPr="00D83CFE">
              <w:rPr>
                <w:rFonts w:ascii="Times New Roman" w:eastAsia="Times New Roman" w:hAnsi="Times New Roman" w:cs="Times New Roman"/>
                <w:sz w:val="24"/>
                <w:szCs w:val="24"/>
              </w:rPr>
              <w:t xml:space="preserve"> project?</w:t>
            </w:r>
          </w:p>
          <w:p w14:paraId="1B3B75DD" w14:textId="77777777" w:rsidR="00A442C1" w:rsidRPr="00D83CFE" w:rsidRDefault="00A442C1" w:rsidP="00584885">
            <w:pPr>
              <w:pStyle w:val="ListParagraph"/>
              <w:numPr>
                <w:ilvl w:val="0"/>
                <w:numId w:val="1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are the different roles played by team members involved in the project?</w:t>
            </w:r>
          </w:p>
          <w:p w14:paraId="532550E3" w14:textId="77777777" w:rsidR="00A442C1" w:rsidRPr="00D83CFE" w:rsidRDefault="00A442C1" w:rsidP="00584885">
            <w:pPr>
              <w:pStyle w:val="ListParagraph"/>
              <w:numPr>
                <w:ilvl w:val="0"/>
                <w:numId w:val="1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Who is responsible for monitoring and reporting outcomes?</w:t>
            </w:r>
          </w:p>
          <w:p w14:paraId="005ACD1D" w14:textId="397D3647" w:rsidR="00A442C1" w:rsidRPr="00D83CFE" w:rsidRDefault="00A442C1" w:rsidP="00584885">
            <w:pPr>
              <w:pStyle w:val="ListParagraph"/>
              <w:numPr>
                <w:ilvl w:val="0"/>
                <w:numId w:val="1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What measurable outcomes will indicate if the project has been successful? </w:t>
            </w:r>
          </w:p>
        </w:tc>
        <w:tc>
          <w:tcPr>
            <w:tcW w:w="2425" w:type="dxa"/>
          </w:tcPr>
          <w:p w14:paraId="2F673CB3" w14:textId="08E4ECFB"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9.C, 9.LU, 10.C, 10.LU, 11.C, 11.LU, 12.C, 12.LU</w:t>
            </w:r>
          </w:p>
        </w:tc>
      </w:tr>
      <w:tr w:rsidR="00A442C1" w:rsidRPr="00D83CFE" w14:paraId="507747E9" w14:textId="26906B9B" w:rsidTr="00C753F8">
        <w:tblPrEx>
          <w:tblCellMar>
            <w:left w:w="115" w:type="dxa"/>
            <w:right w:w="115" w:type="dxa"/>
          </w:tblCellMar>
        </w:tblPrEx>
        <w:tc>
          <w:tcPr>
            <w:tcW w:w="728" w:type="dxa"/>
            <w:shd w:val="clear" w:color="auto" w:fill="FFFFFF" w:themeFill="background1"/>
          </w:tcPr>
          <w:p w14:paraId="2B1971A4" w14:textId="557DFDB0"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2395" w:type="dxa"/>
            <w:shd w:val="clear" w:color="auto" w:fill="FFFFFF" w:themeFill="background1"/>
            <w:tcMar>
              <w:top w:w="43" w:type="dxa"/>
              <w:left w:w="115" w:type="dxa"/>
              <w:bottom w:w="43" w:type="dxa"/>
              <w:right w:w="115" w:type="dxa"/>
            </w:tcMar>
          </w:tcPr>
          <w:p w14:paraId="0A2968BD" w14:textId="4EBAB655"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Participate in first aid training. </w:t>
            </w:r>
          </w:p>
        </w:tc>
        <w:tc>
          <w:tcPr>
            <w:tcW w:w="4602" w:type="dxa"/>
          </w:tcPr>
          <w:p w14:paraId="101BB95C" w14:textId="77777777" w:rsidR="00A442C1"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Participation should include </w:t>
            </w:r>
          </w:p>
          <w:p w14:paraId="1136EA5D" w14:textId="3854F0FF" w:rsidR="00A442C1" w:rsidRDefault="00A442C1">
            <w:pPr>
              <w:pStyle w:val="ListParagraph"/>
              <w:numPr>
                <w:ilvl w:val="0"/>
                <w:numId w:val="71"/>
              </w:numPr>
              <w:rPr>
                <w:rFonts w:ascii="Times New Roman" w:eastAsia="Times New Roman" w:hAnsi="Times New Roman" w:cs="Times New Roman"/>
                <w:sz w:val="24"/>
                <w:szCs w:val="24"/>
              </w:rPr>
            </w:pPr>
            <w:r w:rsidRPr="009A3535">
              <w:rPr>
                <w:rFonts w:ascii="Times New Roman" w:eastAsia="Times New Roman" w:hAnsi="Times New Roman" w:cs="Times New Roman"/>
                <w:sz w:val="24"/>
                <w:szCs w:val="24"/>
              </w:rPr>
              <w:t xml:space="preserve">gaining an understanding of basic first aid procedures </w:t>
            </w:r>
          </w:p>
          <w:p w14:paraId="2D57DF56" w14:textId="54A3468D" w:rsidR="00A442C1" w:rsidRDefault="00A442C1">
            <w:pPr>
              <w:pStyle w:val="ListParagraph"/>
              <w:numPr>
                <w:ilvl w:val="0"/>
                <w:numId w:val="71"/>
              </w:numPr>
              <w:rPr>
                <w:rFonts w:ascii="Times New Roman" w:eastAsia="Times New Roman" w:hAnsi="Times New Roman" w:cs="Times New Roman"/>
                <w:sz w:val="24"/>
                <w:szCs w:val="24"/>
              </w:rPr>
            </w:pPr>
            <w:r>
              <w:rPr>
                <w:rFonts w:ascii="Times New Roman" w:eastAsia="Times New Roman" w:hAnsi="Times New Roman" w:cs="Times New Roman"/>
                <w:sz w:val="24"/>
                <w:szCs w:val="24"/>
              </w:rPr>
              <w:t>attending</w:t>
            </w:r>
            <w:r w:rsidRPr="009A3535">
              <w:rPr>
                <w:rFonts w:ascii="Times New Roman" w:eastAsia="Times New Roman" w:hAnsi="Times New Roman" w:cs="Times New Roman"/>
                <w:sz w:val="24"/>
                <w:szCs w:val="24"/>
              </w:rPr>
              <w:t xml:space="preserve"> training conducted by an accredited provider</w:t>
            </w:r>
          </w:p>
          <w:p w14:paraId="71A3CB10" w14:textId="1327040C" w:rsidR="00A442C1" w:rsidRPr="009A3535" w:rsidRDefault="00A442C1">
            <w:pPr>
              <w:pStyle w:val="ListParagraph"/>
              <w:numPr>
                <w:ilvl w:val="0"/>
                <w:numId w:val="71"/>
              </w:numPr>
              <w:rPr>
                <w:rFonts w:ascii="Times New Roman" w:eastAsia="Times New Roman" w:hAnsi="Times New Roman" w:cs="Times New Roman"/>
                <w:sz w:val="24"/>
                <w:szCs w:val="24"/>
              </w:rPr>
            </w:pPr>
            <w:r w:rsidRPr="009A3535">
              <w:rPr>
                <w:rFonts w:ascii="Times New Roman" w:eastAsia="Times New Roman" w:hAnsi="Times New Roman" w:cs="Times New Roman"/>
                <w:sz w:val="24"/>
                <w:szCs w:val="24"/>
              </w:rPr>
              <w:t>demonstrating foundational competence in responding to common injuries, emergencies, and safety concerns.</w:t>
            </w:r>
          </w:p>
        </w:tc>
        <w:tc>
          <w:tcPr>
            <w:tcW w:w="4240" w:type="dxa"/>
          </w:tcPr>
          <w:p w14:paraId="0480F5C7"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0D9F2D9D" w14:textId="6868E69B" w:rsidR="00A442C1" w:rsidRPr="00D83CFE" w:rsidRDefault="00A442C1" w:rsidP="00584885">
            <w:pPr>
              <w:pStyle w:val="ListParagraph"/>
              <w:numPr>
                <w:ilvl w:val="0"/>
                <w:numId w:val="14"/>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When</w:t>
            </w:r>
            <w:r w:rsidRPr="00D83CFE">
              <w:rPr>
                <w:rFonts w:ascii="Times New Roman" w:eastAsia="Times New Roman" w:hAnsi="Times New Roman" w:cs="Times New Roman"/>
                <w:sz w:val="24"/>
                <w:szCs w:val="24"/>
              </w:rPr>
              <w:t xml:space="preserve"> is first aid necessary? Who should provide first aid?</w:t>
            </w:r>
          </w:p>
          <w:p w14:paraId="4489422A" w14:textId="7C91CE8C" w:rsidR="00A442C1" w:rsidRPr="00D83CFE" w:rsidRDefault="00A442C1" w:rsidP="00584885">
            <w:pPr>
              <w:pStyle w:val="ListParagraph"/>
              <w:numPr>
                <w:ilvl w:val="0"/>
                <w:numId w:val="1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are the requirements for obtaining a first aid certification?</w:t>
            </w:r>
          </w:p>
          <w:p w14:paraId="33B20BB1" w14:textId="4DC169AD" w:rsidR="00A442C1" w:rsidRPr="00D83CFE" w:rsidRDefault="00A442C1" w:rsidP="00584885">
            <w:pPr>
              <w:pStyle w:val="ListParagraph"/>
              <w:numPr>
                <w:ilvl w:val="0"/>
                <w:numId w:val="1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organizations provide first aid training?</w:t>
            </w:r>
          </w:p>
        </w:tc>
        <w:tc>
          <w:tcPr>
            <w:tcW w:w="2425" w:type="dxa"/>
          </w:tcPr>
          <w:p w14:paraId="0D7CE537" w14:textId="516403D1"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9.C, 9.LU, 10.C, 10.LU, 11.C, 11.LU, 12.C, 12.LU</w:t>
            </w:r>
          </w:p>
        </w:tc>
      </w:tr>
      <w:tr w:rsidR="00A442C1" w:rsidRPr="00D83CFE" w14:paraId="301967EB" w14:textId="04F35055" w:rsidTr="00C753F8">
        <w:tblPrEx>
          <w:tblCellMar>
            <w:left w:w="115" w:type="dxa"/>
            <w:right w:w="115" w:type="dxa"/>
          </w:tblCellMar>
        </w:tblPrEx>
        <w:trPr>
          <w:trHeight w:val="278"/>
        </w:trPr>
        <w:tc>
          <w:tcPr>
            <w:tcW w:w="11965" w:type="dxa"/>
            <w:gridSpan w:val="4"/>
            <w:shd w:val="clear" w:color="auto" w:fill="AEAAAA" w:themeFill="background2" w:themeFillShade="BF"/>
          </w:tcPr>
          <w:p w14:paraId="2A0C2CA4" w14:textId="5EB97524" w:rsidR="00A442C1" w:rsidRPr="00D83CFE" w:rsidRDefault="00A442C1" w:rsidP="00584885">
            <w:pPr>
              <w:rPr>
                <w:rFonts w:ascii="Times New Roman" w:eastAsia="Times New Roman" w:hAnsi="Times New Roman" w:cs="Times New Roman"/>
                <w:b/>
                <w:bCs/>
                <w:sz w:val="24"/>
                <w:szCs w:val="24"/>
              </w:rPr>
            </w:pPr>
            <w:r w:rsidRPr="00D83CFE">
              <w:rPr>
                <w:rFonts w:ascii="Times New Roman" w:eastAsia="Times New Roman" w:hAnsi="Times New Roman" w:cs="Times New Roman"/>
                <w:b/>
                <w:bCs/>
                <w:sz w:val="24"/>
                <w:szCs w:val="24"/>
              </w:rPr>
              <w:t>Leading Teams: Communication, Trust, and Conflict</w:t>
            </w:r>
          </w:p>
        </w:tc>
        <w:tc>
          <w:tcPr>
            <w:tcW w:w="2425" w:type="dxa"/>
            <w:shd w:val="clear" w:color="auto" w:fill="AEAAAA" w:themeFill="background2" w:themeFillShade="BF"/>
          </w:tcPr>
          <w:p w14:paraId="34A3940C" w14:textId="77777777" w:rsidR="00A442C1" w:rsidRPr="00D83CFE" w:rsidRDefault="00A442C1" w:rsidP="00584885">
            <w:pPr>
              <w:rPr>
                <w:rFonts w:ascii="Times New Roman" w:eastAsia="Times New Roman" w:hAnsi="Times New Roman" w:cs="Times New Roman"/>
                <w:b/>
                <w:bCs/>
                <w:sz w:val="24"/>
                <w:szCs w:val="24"/>
              </w:rPr>
            </w:pPr>
          </w:p>
        </w:tc>
      </w:tr>
      <w:tr w:rsidR="00A442C1" w:rsidRPr="00D83CFE" w14:paraId="5370ED13" w14:textId="027365A2" w:rsidTr="00C753F8">
        <w:tblPrEx>
          <w:tblCellMar>
            <w:left w:w="115" w:type="dxa"/>
            <w:right w:w="115" w:type="dxa"/>
          </w:tblCellMar>
        </w:tblPrEx>
        <w:tc>
          <w:tcPr>
            <w:tcW w:w="728" w:type="dxa"/>
            <w:shd w:val="clear" w:color="auto" w:fill="FFFFFF" w:themeFill="background1"/>
          </w:tcPr>
          <w:p w14:paraId="06CFD800" w14:textId="47C592EE"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15BDEB72" w14:textId="77522504" w:rsidR="00A442C1" w:rsidRPr="00D83CFE" w:rsidRDefault="00A442C1" w:rsidP="00584885">
            <w:pPr>
              <w:rPr>
                <w:rFonts w:ascii="Times New Roman" w:eastAsia="Times New Roman" w:hAnsi="Times New Roman" w:cs="Times New Roman"/>
                <w:sz w:val="24"/>
                <w:szCs w:val="24"/>
              </w:rPr>
            </w:pPr>
            <w:r w:rsidRPr="00D83CFE">
              <w:rPr>
                <w:rFonts w:ascii="Times New Roman" w:hAnsi="Times New Roman" w:cs="Times New Roman"/>
                <w:sz w:val="24"/>
                <w:szCs w:val="24"/>
              </w:rPr>
              <w:t>Demonstrate effective verbal, nonverbal, and written communication techniques in leadership contexts.</w:t>
            </w:r>
          </w:p>
        </w:tc>
        <w:tc>
          <w:tcPr>
            <w:tcW w:w="4602" w:type="dxa"/>
            <w:tcBorders>
              <w:top w:val="single" w:sz="4" w:space="0" w:color="auto"/>
              <w:left w:val="single" w:sz="4" w:space="0" w:color="auto"/>
              <w:bottom w:val="single" w:sz="4" w:space="0" w:color="auto"/>
              <w:right w:val="single" w:sz="4" w:space="0" w:color="auto"/>
            </w:tcBorders>
          </w:tcPr>
          <w:p w14:paraId="703B19C1" w14:textId="5B2EDBD9"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Demonstration should include</w:t>
            </w:r>
            <w:r>
              <w:rPr>
                <w:rFonts w:ascii="Times New Roman" w:hAnsi="Times New Roman" w:cs="Times New Roman"/>
                <w:sz w:val="24"/>
                <w:szCs w:val="24"/>
              </w:rPr>
              <w:t xml:space="preserve"> </w:t>
            </w:r>
            <w:r w:rsidRPr="00D83CFE">
              <w:rPr>
                <w:rFonts w:ascii="Times New Roman" w:hAnsi="Times New Roman" w:cs="Times New Roman"/>
                <w:sz w:val="24"/>
                <w:szCs w:val="24"/>
              </w:rPr>
              <w:t>modeling professional communication in class activities, briefings, and written tasks</w:t>
            </w:r>
            <w:r>
              <w:rPr>
                <w:rFonts w:ascii="Times New Roman" w:hAnsi="Times New Roman" w:cs="Times New Roman"/>
                <w:sz w:val="24"/>
                <w:szCs w:val="24"/>
              </w:rPr>
              <w:t xml:space="preserve"> to ensure understanding and engagement, including</w:t>
            </w:r>
          </w:p>
          <w:p w14:paraId="4A319AD6" w14:textId="0944452A" w:rsidR="00A442C1" w:rsidRPr="000D4FCE" w:rsidRDefault="00A442C1" w:rsidP="00584885">
            <w:pPr>
              <w:pStyle w:val="ListParagraph"/>
              <w:numPr>
                <w:ilvl w:val="0"/>
                <w:numId w:val="17"/>
              </w:numPr>
              <w:rPr>
                <w:rFonts w:ascii="Times New Roman" w:eastAsia="Times New Roman" w:hAnsi="Times New Roman" w:cs="Times New Roman"/>
                <w:sz w:val="24"/>
                <w:szCs w:val="24"/>
              </w:rPr>
            </w:pPr>
            <w:r w:rsidRPr="00D83CFE">
              <w:rPr>
                <w:rFonts w:ascii="Times New Roman" w:hAnsi="Times New Roman" w:cs="Times New Roman"/>
                <w:sz w:val="24"/>
                <w:szCs w:val="24"/>
              </w:rPr>
              <w:t>clear speaking</w:t>
            </w:r>
          </w:p>
          <w:p w14:paraId="390B7ADE" w14:textId="1152F864" w:rsidR="00A442C1" w:rsidRPr="000D4FCE" w:rsidRDefault="00A442C1" w:rsidP="00584885">
            <w:pPr>
              <w:pStyle w:val="ListParagraph"/>
              <w:numPr>
                <w:ilvl w:val="0"/>
                <w:numId w:val="17"/>
              </w:numPr>
              <w:rPr>
                <w:rFonts w:ascii="Times New Roman" w:eastAsia="Times New Roman" w:hAnsi="Times New Roman" w:cs="Times New Roman"/>
                <w:sz w:val="24"/>
                <w:szCs w:val="24"/>
              </w:rPr>
            </w:pPr>
            <w:r w:rsidRPr="00D83CFE">
              <w:rPr>
                <w:rFonts w:ascii="Times New Roman" w:hAnsi="Times New Roman" w:cs="Times New Roman"/>
                <w:sz w:val="24"/>
                <w:szCs w:val="24"/>
              </w:rPr>
              <w:t>active listening</w:t>
            </w:r>
          </w:p>
          <w:p w14:paraId="19FBDCC7" w14:textId="4DFF0542" w:rsidR="00A442C1" w:rsidRPr="000D4FCE" w:rsidRDefault="00A442C1" w:rsidP="00584885">
            <w:pPr>
              <w:pStyle w:val="ListParagraph"/>
              <w:numPr>
                <w:ilvl w:val="0"/>
                <w:numId w:val="17"/>
              </w:numPr>
              <w:rPr>
                <w:rFonts w:ascii="Times New Roman" w:eastAsia="Times New Roman" w:hAnsi="Times New Roman" w:cs="Times New Roman"/>
                <w:sz w:val="24"/>
                <w:szCs w:val="24"/>
              </w:rPr>
            </w:pPr>
            <w:r w:rsidRPr="00D83CFE">
              <w:rPr>
                <w:rFonts w:ascii="Times New Roman" w:hAnsi="Times New Roman" w:cs="Times New Roman"/>
                <w:sz w:val="24"/>
                <w:szCs w:val="24"/>
              </w:rPr>
              <w:t>appropriate body language (e.g., posture, tone, eye contact)</w:t>
            </w:r>
          </w:p>
          <w:p w14:paraId="706EF327" w14:textId="3AA82006" w:rsidR="00A442C1" w:rsidRPr="000D4FCE" w:rsidRDefault="00A442C1" w:rsidP="00584885">
            <w:pPr>
              <w:pStyle w:val="ListParagraph"/>
              <w:numPr>
                <w:ilvl w:val="0"/>
                <w:numId w:val="17"/>
              </w:numPr>
              <w:rPr>
                <w:rFonts w:ascii="Times New Roman" w:eastAsia="Times New Roman" w:hAnsi="Times New Roman" w:cs="Times New Roman"/>
                <w:sz w:val="24"/>
                <w:szCs w:val="24"/>
              </w:rPr>
            </w:pPr>
            <w:r w:rsidRPr="00D83CFE">
              <w:rPr>
                <w:rFonts w:ascii="Times New Roman" w:hAnsi="Times New Roman" w:cs="Times New Roman"/>
                <w:sz w:val="24"/>
                <w:szCs w:val="24"/>
              </w:rPr>
              <w:t>concise writing</w:t>
            </w:r>
          </w:p>
          <w:p w14:paraId="31FE2664" w14:textId="480808F3" w:rsidR="00A442C1" w:rsidRPr="00D83CFE" w:rsidRDefault="00A442C1" w:rsidP="00584885">
            <w:pPr>
              <w:pStyle w:val="ListParagraph"/>
              <w:numPr>
                <w:ilvl w:val="0"/>
                <w:numId w:val="17"/>
              </w:numPr>
              <w:rPr>
                <w:rFonts w:ascii="Times New Roman" w:eastAsia="Times New Roman" w:hAnsi="Times New Roman" w:cs="Times New Roman"/>
                <w:sz w:val="24"/>
                <w:szCs w:val="24"/>
              </w:rPr>
            </w:pPr>
            <w:r w:rsidRPr="00D83CFE">
              <w:rPr>
                <w:rFonts w:ascii="Times New Roman" w:hAnsi="Times New Roman" w:cs="Times New Roman"/>
                <w:sz w:val="24"/>
                <w:szCs w:val="24"/>
              </w:rPr>
              <w:lastRenderedPageBreak/>
              <w:t>message framing.</w:t>
            </w:r>
          </w:p>
        </w:tc>
        <w:tc>
          <w:tcPr>
            <w:tcW w:w="4240" w:type="dxa"/>
          </w:tcPr>
          <w:p w14:paraId="62617456"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lastRenderedPageBreak/>
              <w:t>Process/Skill Questions:</w:t>
            </w:r>
          </w:p>
          <w:p w14:paraId="5BAA5D23" w14:textId="77777777" w:rsidR="00A442C1" w:rsidRPr="00D83CFE" w:rsidRDefault="00A442C1" w:rsidP="00584885">
            <w:pPr>
              <w:pStyle w:val="ListParagraph"/>
              <w:numPr>
                <w:ilvl w:val="0"/>
                <w:numId w:val="1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can you demonstrate that you are listening without interrupting the speaker?</w:t>
            </w:r>
          </w:p>
          <w:p w14:paraId="31C3F32A" w14:textId="77777777" w:rsidR="00A442C1" w:rsidRPr="00D83CFE" w:rsidRDefault="00A442C1" w:rsidP="00584885">
            <w:pPr>
              <w:pStyle w:val="ListParagraph"/>
              <w:numPr>
                <w:ilvl w:val="0"/>
                <w:numId w:val="1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are nonverbal ways to communicate?</w:t>
            </w:r>
          </w:p>
          <w:p w14:paraId="6E4F3305" w14:textId="77777777" w:rsidR="00A442C1" w:rsidRPr="00D83CFE" w:rsidRDefault="00A442C1" w:rsidP="00584885">
            <w:pPr>
              <w:pStyle w:val="ListParagraph"/>
              <w:numPr>
                <w:ilvl w:val="0"/>
                <w:numId w:val="1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it important to communicate clearly in writing?</w:t>
            </w:r>
          </w:p>
          <w:p w14:paraId="70540810" w14:textId="1D1EC386" w:rsidR="00A442C1" w:rsidRPr="00D83CFE" w:rsidRDefault="00A442C1" w:rsidP="00584885">
            <w:pPr>
              <w:pStyle w:val="ListParagraph"/>
              <w:numPr>
                <w:ilvl w:val="0"/>
                <w:numId w:val="1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should leaders adjust their tone or message framing?</w:t>
            </w:r>
          </w:p>
          <w:p w14:paraId="5EE145F1" w14:textId="77777777" w:rsidR="00A442C1" w:rsidRPr="00D83CFE" w:rsidRDefault="00A442C1" w:rsidP="00584885">
            <w:pPr>
              <w:pStyle w:val="ListParagraph"/>
              <w:numPr>
                <w:ilvl w:val="0"/>
                <w:numId w:val="1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lastRenderedPageBreak/>
              <w:t>Why is consistent, professional communication essential for teams?</w:t>
            </w:r>
          </w:p>
          <w:p w14:paraId="7E13AA15" w14:textId="5693B0C2" w:rsidR="00A442C1" w:rsidRPr="00D83CFE" w:rsidRDefault="00A442C1" w:rsidP="00584885">
            <w:pPr>
              <w:pStyle w:val="ListParagraph"/>
              <w:numPr>
                <w:ilvl w:val="0"/>
                <w:numId w:val="1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are examples of effective and ineffective communication from leaders?</w:t>
            </w:r>
          </w:p>
        </w:tc>
        <w:tc>
          <w:tcPr>
            <w:tcW w:w="2425" w:type="dxa"/>
          </w:tcPr>
          <w:p w14:paraId="200EA017" w14:textId="5502F293"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lastRenderedPageBreak/>
              <w:t>English: 9.C, 9.LU, 10.C, 10.LU, 11.C, 11.LU, 12.C, 12.LU</w:t>
            </w:r>
          </w:p>
        </w:tc>
      </w:tr>
      <w:tr w:rsidR="00A442C1" w:rsidRPr="00D83CFE" w14:paraId="0ACCAF07" w14:textId="6C205A96" w:rsidTr="00C753F8">
        <w:tblPrEx>
          <w:tblCellMar>
            <w:left w:w="115" w:type="dxa"/>
            <w:right w:w="115" w:type="dxa"/>
          </w:tblCellMar>
        </w:tblPrEx>
        <w:tc>
          <w:tcPr>
            <w:tcW w:w="728" w:type="dxa"/>
            <w:shd w:val="clear" w:color="auto" w:fill="FFFFFF" w:themeFill="background1"/>
          </w:tcPr>
          <w:p w14:paraId="2E8F1F54" w14:textId="51A6CB5A"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018303E4" w14:textId="5D8081D6" w:rsidR="00A442C1" w:rsidRPr="00D83CFE" w:rsidRDefault="00A442C1" w:rsidP="00584885">
            <w:pPr>
              <w:rPr>
                <w:rFonts w:ascii="Times New Roman" w:eastAsia="Times New Roman" w:hAnsi="Times New Roman" w:cs="Times New Roman"/>
                <w:sz w:val="24"/>
                <w:szCs w:val="24"/>
              </w:rPr>
            </w:pPr>
            <w:r w:rsidRPr="00D83CFE">
              <w:rPr>
                <w:rFonts w:ascii="Times New Roman" w:hAnsi="Times New Roman" w:cs="Times New Roman"/>
                <w:sz w:val="24"/>
                <w:szCs w:val="24"/>
              </w:rPr>
              <w:t>Apply active listening strategies in leadership contexts.</w:t>
            </w:r>
          </w:p>
        </w:tc>
        <w:tc>
          <w:tcPr>
            <w:tcW w:w="4602" w:type="dxa"/>
            <w:tcBorders>
              <w:top w:val="single" w:sz="4" w:space="0" w:color="auto"/>
              <w:left w:val="single" w:sz="4" w:space="0" w:color="auto"/>
              <w:bottom w:val="single" w:sz="4" w:space="0" w:color="auto"/>
              <w:right w:val="single" w:sz="4" w:space="0" w:color="auto"/>
            </w:tcBorders>
          </w:tcPr>
          <w:p w14:paraId="75C14CC4"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 xml:space="preserve">Application should include </w:t>
            </w:r>
          </w:p>
          <w:p w14:paraId="36115E6F" w14:textId="4E9D0148" w:rsidR="00A442C1" w:rsidRPr="00D83CFE" w:rsidRDefault="00A442C1" w:rsidP="00584885">
            <w:pPr>
              <w:pStyle w:val="ListParagraph"/>
              <w:numPr>
                <w:ilvl w:val="0"/>
                <w:numId w:val="18"/>
              </w:numPr>
              <w:rPr>
                <w:rFonts w:ascii="Times New Roman" w:eastAsia="Times New Roman" w:hAnsi="Times New Roman" w:cs="Times New Roman"/>
                <w:sz w:val="24"/>
                <w:szCs w:val="24"/>
              </w:rPr>
            </w:pPr>
            <w:r w:rsidRPr="00D83CFE">
              <w:rPr>
                <w:rFonts w:ascii="Times New Roman" w:hAnsi="Times New Roman" w:cs="Times New Roman"/>
                <w:sz w:val="24"/>
                <w:szCs w:val="24"/>
              </w:rPr>
              <w:t>using paraphrasing, clarifying questions, reflective listening, and nonverbal cues to verify understanding of team needs</w:t>
            </w:r>
            <w:r>
              <w:rPr>
                <w:rFonts w:ascii="Times New Roman" w:hAnsi="Times New Roman" w:cs="Times New Roman"/>
                <w:sz w:val="24"/>
                <w:szCs w:val="24"/>
              </w:rPr>
              <w:t xml:space="preserve"> and to strengthen trust and collaboration</w:t>
            </w:r>
          </w:p>
          <w:p w14:paraId="1A38F3A8" w14:textId="0F96133E" w:rsidR="00A442C1" w:rsidRPr="00D83CFE" w:rsidRDefault="00A442C1" w:rsidP="00584885">
            <w:pPr>
              <w:pStyle w:val="ListParagraph"/>
              <w:numPr>
                <w:ilvl w:val="0"/>
                <w:numId w:val="18"/>
              </w:numPr>
              <w:rPr>
                <w:rFonts w:ascii="Times New Roman" w:eastAsia="Times New Roman" w:hAnsi="Times New Roman" w:cs="Times New Roman"/>
                <w:sz w:val="24"/>
                <w:szCs w:val="24"/>
              </w:rPr>
            </w:pPr>
            <w:r w:rsidRPr="00D83CFE">
              <w:rPr>
                <w:rFonts w:ascii="Times New Roman" w:hAnsi="Times New Roman" w:cs="Times New Roman"/>
                <w:sz w:val="24"/>
                <w:szCs w:val="24"/>
              </w:rPr>
              <w:t>documenting or verbally summarizing how one interpreted team members’ perspectives</w:t>
            </w:r>
            <w:r>
              <w:rPr>
                <w:rFonts w:ascii="Times New Roman" w:hAnsi="Times New Roman" w:cs="Times New Roman"/>
                <w:sz w:val="24"/>
                <w:szCs w:val="24"/>
              </w:rPr>
              <w:t xml:space="preserve"> to demonstrate comprehension and encourage consensus</w:t>
            </w:r>
            <w:r w:rsidRPr="00D83CFE">
              <w:rPr>
                <w:rFonts w:ascii="Times New Roman" w:hAnsi="Times New Roman" w:cs="Times New Roman"/>
                <w:sz w:val="24"/>
                <w:szCs w:val="24"/>
              </w:rPr>
              <w:t>.</w:t>
            </w:r>
          </w:p>
        </w:tc>
        <w:tc>
          <w:tcPr>
            <w:tcW w:w="4240" w:type="dxa"/>
          </w:tcPr>
          <w:p w14:paraId="4FB8E50D"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502BF40E" w14:textId="77777777"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Who should leaders focus on when practicing active listening?</w:t>
            </w:r>
          </w:p>
          <w:p w14:paraId="413EAC48" w14:textId="22BF29E2"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techniques help verify understanding of team perspectives?</w:t>
            </w:r>
          </w:p>
          <w:p w14:paraId="1C640EEA" w14:textId="7D451D00"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is reflective listening most important during team interactions?</w:t>
            </w:r>
          </w:p>
          <w:p w14:paraId="459CE8CB" w14:textId="29EC6967"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does paraphrasing strengthen communication?</w:t>
            </w:r>
          </w:p>
          <w:p w14:paraId="15E845DB" w14:textId="58DEE88C"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can leaders confirm they interpreted team members’ views correctly?</w:t>
            </w:r>
          </w:p>
        </w:tc>
        <w:tc>
          <w:tcPr>
            <w:tcW w:w="2425" w:type="dxa"/>
          </w:tcPr>
          <w:p w14:paraId="3040213B" w14:textId="6D20E264"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9.C, 9.LU, 10.C, 10.LU, 11.C, 11.LU, 12.C, 12.LU</w:t>
            </w:r>
          </w:p>
        </w:tc>
      </w:tr>
      <w:tr w:rsidR="00A442C1" w:rsidRPr="00D83CFE" w14:paraId="32BA397F" w14:textId="2747AE46" w:rsidTr="00C753F8">
        <w:tblPrEx>
          <w:tblCellMar>
            <w:left w:w="115" w:type="dxa"/>
            <w:right w:w="115" w:type="dxa"/>
          </w:tblCellMar>
        </w:tblPrEx>
        <w:tc>
          <w:tcPr>
            <w:tcW w:w="728" w:type="dxa"/>
            <w:shd w:val="clear" w:color="auto" w:fill="FFFFFF" w:themeFill="background1"/>
          </w:tcPr>
          <w:p w14:paraId="30E41E9F" w14:textId="2D7F55BF"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p w14:paraId="726BD7D3" w14:textId="116EE8A5" w:rsidR="00A442C1" w:rsidRPr="00D83CFE" w:rsidRDefault="00A442C1" w:rsidP="00584885">
            <w:pPr>
              <w:rPr>
                <w:rFonts w:ascii="Times New Roman" w:eastAsia="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2E43B7E8" w14:textId="143EBC79" w:rsidR="00A442C1" w:rsidRPr="00D83CFE" w:rsidRDefault="00A442C1" w:rsidP="00584885">
            <w:pPr>
              <w:rPr>
                <w:rFonts w:ascii="Times New Roman" w:hAnsi="Times New Roman" w:cs="Times New Roman"/>
                <w:sz w:val="24"/>
                <w:szCs w:val="24"/>
              </w:rPr>
            </w:pPr>
            <w:r w:rsidRPr="00D83CFE">
              <w:rPr>
                <w:rFonts w:ascii="Times New Roman" w:eastAsia="Times New Roman" w:hAnsi="Times New Roman" w:cs="Times New Roman"/>
                <w:sz w:val="24"/>
                <w:szCs w:val="24"/>
              </w:rPr>
              <w:t xml:space="preserve">Describe techniques for motivating others. </w:t>
            </w:r>
          </w:p>
        </w:tc>
        <w:tc>
          <w:tcPr>
            <w:tcW w:w="4602" w:type="dxa"/>
            <w:tcBorders>
              <w:top w:val="single" w:sz="4" w:space="0" w:color="auto"/>
              <w:left w:val="single" w:sz="4" w:space="0" w:color="auto"/>
              <w:bottom w:val="single" w:sz="4" w:space="0" w:color="auto"/>
              <w:right w:val="single" w:sz="4" w:space="0" w:color="auto"/>
            </w:tcBorders>
          </w:tcPr>
          <w:p w14:paraId="22189B0B" w14:textId="58776572"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Description may include examples such as </w:t>
            </w:r>
          </w:p>
          <w:p w14:paraId="01758297" w14:textId="1FD3F988" w:rsidR="00A442C1" w:rsidRPr="00D83CFE" w:rsidRDefault="00A442C1">
            <w:pPr>
              <w:pStyle w:val="ListParagraph"/>
              <w:numPr>
                <w:ilvl w:val="0"/>
                <w:numId w:val="6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listening</w:t>
            </w:r>
          </w:p>
          <w:p w14:paraId="141F7EE6" w14:textId="77777777" w:rsidR="00A442C1" w:rsidRPr="00D83CFE" w:rsidRDefault="00A442C1" w:rsidP="00584885">
            <w:pPr>
              <w:pStyle w:val="ListParagraph"/>
              <w:numPr>
                <w:ilvl w:val="0"/>
                <w:numId w:val="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asking open-ended questions</w:t>
            </w:r>
          </w:p>
          <w:p w14:paraId="1753FF32" w14:textId="77777777" w:rsidR="00A442C1" w:rsidRPr="00D83CFE" w:rsidRDefault="00A442C1" w:rsidP="00584885">
            <w:pPr>
              <w:pStyle w:val="ListParagraph"/>
              <w:numPr>
                <w:ilvl w:val="0"/>
                <w:numId w:val="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encouraging participation</w:t>
            </w:r>
          </w:p>
          <w:p w14:paraId="0C71E4A4" w14:textId="77777777" w:rsidR="00A442C1" w:rsidRPr="00D83CFE" w:rsidRDefault="00A442C1" w:rsidP="00584885">
            <w:pPr>
              <w:pStyle w:val="ListParagraph"/>
              <w:numPr>
                <w:ilvl w:val="0"/>
                <w:numId w:val="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asking what the first step might be</w:t>
            </w:r>
          </w:p>
          <w:p w14:paraId="085D1DA5" w14:textId="77777777" w:rsidR="00A442C1" w:rsidRPr="00D83CFE" w:rsidRDefault="00A442C1" w:rsidP="00584885">
            <w:pPr>
              <w:pStyle w:val="ListParagraph"/>
              <w:numPr>
                <w:ilvl w:val="0"/>
                <w:numId w:val="4"/>
              </w:numPr>
              <w:rPr>
                <w:rFonts w:ascii="Times New Roman" w:eastAsia="Times New Roman" w:hAnsi="Times New Roman" w:cs="Times New Roman"/>
                <w:sz w:val="24"/>
                <w:szCs w:val="24"/>
              </w:rPr>
            </w:pPr>
            <w:proofErr w:type="gramStart"/>
            <w:r w:rsidRPr="00D83CFE">
              <w:rPr>
                <w:rFonts w:ascii="Times New Roman" w:eastAsia="Times New Roman" w:hAnsi="Times New Roman" w:cs="Times New Roman"/>
                <w:sz w:val="24"/>
                <w:szCs w:val="24"/>
              </w:rPr>
              <w:t>providing assistance</w:t>
            </w:r>
            <w:proofErr w:type="gramEnd"/>
          </w:p>
          <w:p w14:paraId="7746E54B" w14:textId="77777777" w:rsidR="00A442C1" w:rsidRPr="00D83CFE" w:rsidRDefault="00A442C1" w:rsidP="00584885">
            <w:pPr>
              <w:pStyle w:val="ListParagraph"/>
              <w:numPr>
                <w:ilvl w:val="0"/>
                <w:numId w:val="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following up</w:t>
            </w:r>
          </w:p>
          <w:p w14:paraId="75D76617" w14:textId="6DECC49D" w:rsidR="00A442C1" w:rsidRPr="00D83CFE" w:rsidRDefault="00A442C1" w:rsidP="00584885">
            <w:pPr>
              <w:pStyle w:val="ListParagraph"/>
              <w:numPr>
                <w:ilvl w:val="0"/>
                <w:numId w:val="4"/>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delegating</w:t>
            </w:r>
          </w:p>
          <w:p w14:paraId="637481E8" w14:textId="77777777" w:rsidR="00A442C1" w:rsidRPr="00D83CFE" w:rsidRDefault="00A442C1" w:rsidP="00584885">
            <w:pPr>
              <w:pStyle w:val="ListParagraph"/>
              <w:numPr>
                <w:ilvl w:val="0"/>
                <w:numId w:val="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practicing discretion</w:t>
            </w:r>
          </w:p>
          <w:p w14:paraId="07A87D5F" w14:textId="77777777" w:rsidR="00A442C1" w:rsidRPr="00D83CFE" w:rsidRDefault="00A442C1" w:rsidP="00584885">
            <w:pPr>
              <w:pStyle w:val="ListParagraph"/>
              <w:numPr>
                <w:ilvl w:val="0"/>
                <w:numId w:val="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providing resources</w:t>
            </w:r>
          </w:p>
          <w:p w14:paraId="65DE620D" w14:textId="77777777" w:rsidR="00A442C1" w:rsidRPr="00D83CFE" w:rsidRDefault="00A442C1" w:rsidP="00584885">
            <w:pPr>
              <w:pStyle w:val="ListParagraph"/>
              <w:numPr>
                <w:ilvl w:val="0"/>
                <w:numId w:val="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offering praise and recognition</w:t>
            </w:r>
          </w:p>
          <w:p w14:paraId="31F4C055" w14:textId="77777777" w:rsidR="00A442C1" w:rsidRPr="00D83CFE" w:rsidRDefault="00A442C1" w:rsidP="00584885">
            <w:pPr>
              <w:pStyle w:val="ListParagraph"/>
              <w:numPr>
                <w:ilvl w:val="0"/>
                <w:numId w:val="4"/>
              </w:numPr>
              <w:rPr>
                <w:rFonts w:ascii="Times New Roman" w:hAnsi="Times New Roman" w:cs="Times New Roman"/>
                <w:sz w:val="24"/>
                <w:szCs w:val="24"/>
              </w:rPr>
            </w:pPr>
            <w:r w:rsidRPr="00D83CFE">
              <w:rPr>
                <w:rFonts w:ascii="Times New Roman" w:eastAsia="Times New Roman" w:hAnsi="Times New Roman" w:cs="Times New Roman"/>
                <w:sz w:val="24"/>
                <w:szCs w:val="24"/>
              </w:rPr>
              <w:t>providing opportunities for professional development</w:t>
            </w:r>
          </w:p>
          <w:p w14:paraId="5D272AA1" w14:textId="5C67FEBE" w:rsidR="00A442C1" w:rsidRPr="00D83CFE" w:rsidRDefault="00A442C1" w:rsidP="00584885">
            <w:pPr>
              <w:pStyle w:val="ListParagraph"/>
              <w:numPr>
                <w:ilvl w:val="0"/>
                <w:numId w:val="4"/>
              </w:numPr>
              <w:rPr>
                <w:rFonts w:ascii="Times New Roman" w:hAnsi="Times New Roman" w:cs="Times New Roman"/>
                <w:sz w:val="24"/>
                <w:szCs w:val="24"/>
              </w:rPr>
            </w:pPr>
            <w:r w:rsidRPr="00D83CFE">
              <w:rPr>
                <w:rFonts w:ascii="Times New Roman" w:eastAsia="Times New Roman" w:hAnsi="Times New Roman" w:cs="Times New Roman"/>
                <w:sz w:val="24"/>
                <w:szCs w:val="24"/>
              </w:rPr>
              <w:lastRenderedPageBreak/>
              <w:t>including subordinates in decision</w:t>
            </w:r>
            <w:r>
              <w:rPr>
                <w:rFonts w:ascii="Times New Roman" w:eastAsia="Times New Roman" w:hAnsi="Times New Roman" w:cs="Times New Roman"/>
                <w:sz w:val="24"/>
                <w:szCs w:val="24"/>
              </w:rPr>
              <w:t xml:space="preserve"> </w:t>
            </w:r>
            <w:r w:rsidRPr="00D83CFE">
              <w:rPr>
                <w:rFonts w:ascii="Times New Roman" w:eastAsia="Times New Roman" w:hAnsi="Times New Roman" w:cs="Times New Roman"/>
                <w:sz w:val="24"/>
                <w:szCs w:val="24"/>
              </w:rPr>
              <w:t>making.</w:t>
            </w:r>
          </w:p>
          <w:p w14:paraId="369555E3" w14:textId="77777777" w:rsidR="00A442C1" w:rsidRPr="00D83CFE" w:rsidRDefault="00A442C1" w:rsidP="00584885">
            <w:pPr>
              <w:rPr>
                <w:rFonts w:ascii="Times New Roman" w:hAnsi="Times New Roman" w:cs="Times New Roman"/>
                <w:sz w:val="24"/>
                <w:szCs w:val="24"/>
              </w:rPr>
            </w:pPr>
          </w:p>
          <w:p w14:paraId="76F31BAA" w14:textId="00CD9645"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Description should also distinguish between positive and negative techniques</w:t>
            </w:r>
            <w:r>
              <w:rPr>
                <w:rFonts w:ascii="Times New Roman" w:hAnsi="Times New Roman" w:cs="Times New Roman"/>
                <w:sz w:val="24"/>
                <w:szCs w:val="24"/>
              </w:rPr>
              <w:t>, explaining how encouragement, trust, empowerment, and recognition build intrinsic motivation, while fear, coercion, or inconsistent expectations harm morale and long-term performance</w:t>
            </w:r>
            <w:r w:rsidRPr="00D83CFE">
              <w:rPr>
                <w:rFonts w:ascii="Times New Roman" w:hAnsi="Times New Roman" w:cs="Times New Roman"/>
                <w:sz w:val="24"/>
                <w:szCs w:val="24"/>
              </w:rPr>
              <w:t>.</w:t>
            </w:r>
          </w:p>
        </w:tc>
        <w:tc>
          <w:tcPr>
            <w:tcW w:w="4240" w:type="dxa"/>
          </w:tcPr>
          <w:p w14:paraId="03380D73"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lastRenderedPageBreak/>
              <w:t>Process/Skill Questions:</w:t>
            </w:r>
          </w:p>
          <w:p w14:paraId="4CA38913" w14:textId="77777777" w:rsidR="00A442C1" w:rsidRPr="00D83CFE" w:rsidRDefault="00A442C1" w:rsidP="00584885">
            <w:pPr>
              <w:pStyle w:val="ListParagraph"/>
              <w:numPr>
                <w:ilvl w:val="0"/>
                <w:numId w:val="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happens when members of a group are intimidated by the leader?</w:t>
            </w:r>
          </w:p>
          <w:p w14:paraId="38CE8BF9" w14:textId="77777777" w:rsidR="00A442C1" w:rsidRPr="00D83CFE" w:rsidRDefault="00A442C1" w:rsidP="00584885">
            <w:pPr>
              <w:pStyle w:val="ListParagraph"/>
              <w:numPr>
                <w:ilvl w:val="0"/>
                <w:numId w:val="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are some reasons that team members lack or lose motivation?</w:t>
            </w:r>
          </w:p>
          <w:p w14:paraId="66DCA2C6" w14:textId="77777777" w:rsidR="00A442C1" w:rsidRPr="00D83CFE" w:rsidRDefault="00A442C1" w:rsidP="00584885">
            <w:pPr>
              <w:pStyle w:val="ListParagraph"/>
              <w:numPr>
                <w:ilvl w:val="0"/>
                <w:numId w:val="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role do a leader's vision and goals play in motivating others?</w:t>
            </w:r>
          </w:p>
          <w:p w14:paraId="53D8990F" w14:textId="77777777" w:rsidR="00A442C1" w:rsidRPr="00D83CFE" w:rsidRDefault="00A442C1" w:rsidP="00584885">
            <w:pPr>
              <w:pStyle w:val="ListParagraph"/>
              <w:numPr>
                <w:ilvl w:val="0"/>
                <w:numId w:val="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could professional development be used as a motivator?</w:t>
            </w:r>
          </w:p>
          <w:p w14:paraId="67794789" w14:textId="3774A872"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are examples of fear-based motivational techniques?</w:t>
            </w:r>
          </w:p>
        </w:tc>
        <w:tc>
          <w:tcPr>
            <w:tcW w:w="2425" w:type="dxa"/>
          </w:tcPr>
          <w:p w14:paraId="03F5851B" w14:textId="219A133C"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9.C, 9.LU, 10.C, 10.LU, 11.C, 11.LU, 12.C, 12.LU</w:t>
            </w:r>
          </w:p>
        </w:tc>
      </w:tr>
      <w:tr w:rsidR="00A442C1" w:rsidRPr="00D83CFE" w14:paraId="7220940D" w14:textId="7D000FD5" w:rsidTr="00C753F8">
        <w:tblPrEx>
          <w:tblCellMar>
            <w:left w:w="115" w:type="dxa"/>
            <w:right w:w="115" w:type="dxa"/>
          </w:tblCellMar>
        </w:tblPrEx>
        <w:tc>
          <w:tcPr>
            <w:tcW w:w="728" w:type="dxa"/>
            <w:shd w:val="clear" w:color="auto" w:fill="FFFFFF" w:themeFill="background1"/>
          </w:tcPr>
          <w:p w14:paraId="0FC52391" w14:textId="37F131D7"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7150C716" w14:textId="5A2885E0" w:rsidR="00A442C1" w:rsidRPr="00D83CFE" w:rsidRDefault="00A442C1" w:rsidP="00584885">
            <w:pPr>
              <w:rPr>
                <w:rFonts w:ascii="Times New Roman" w:eastAsia="Times New Roman" w:hAnsi="Times New Roman" w:cs="Times New Roman"/>
                <w:sz w:val="24"/>
                <w:szCs w:val="24"/>
              </w:rPr>
            </w:pPr>
            <w:r w:rsidRPr="00D83CFE">
              <w:rPr>
                <w:rFonts w:ascii="Times New Roman" w:hAnsi="Times New Roman" w:cs="Times New Roman"/>
                <w:sz w:val="24"/>
                <w:szCs w:val="24"/>
              </w:rPr>
              <w:t>Analyze team roles and responsibilities to improve group performance.</w:t>
            </w:r>
          </w:p>
        </w:tc>
        <w:tc>
          <w:tcPr>
            <w:tcW w:w="4602" w:type="dxa"/>
            <w:tcBorders>
              <w:top w:val="single" w:sz="4" w:space="0" w:color="auto"/>
              <w:left w:val="single" w:sz="4" w:space="0" w:color="auto"/>
              <w:bottom w:val="single" w:sz="4" w:space="0" w:color="auto"/>
              <w:right w:val="single" w:sz="4" w:space="0" w:color="auto"/>
            </w:tcBorders>
          </w:tcPr>
          <w:p w14:paraId="50F29CF7" w14:textId="1D94262A" w:rsidR="00A442C1" w:rsidRPr="00D83CFE" w:rsidRDefault="00A442C1" w:rsidP="00584885">
            <w:pPr>
              <w:textAlignment w:val="baseline"/>
              <w:rPr>
                <w:rFonts w:ascii="Times New Roman" w:hAnsi="Times New Roman" w:cs="Times New Roman"/>
                <w:sz w:val="24"/>
                <w:szCs w:val="24"/>
              </w:rPr>
            </w:pPr>
            <w:r w:rsidRPr="00D83CFE">
              <w:rPr>
                <w:rFonts w:ascii="Times New Roman" w:hAnsi="Times New Roman" w:cs="Times New Roman"/>
                <w:sz w:val="24"/>
                <w:szCs w:val="24"/>
              </w:rPr>
              <w:t>Analysis should include</w:t>
            </w:r>
          </w:p>
          <w:p w14:paraId="2C0D5D89" w14:textId="2644C921" w:rsidR="00A442C1" w:rsidRPr="00D83CFE" w:rsidRDefault="00A442C1" w:rsidP="00584885">
            <w:pPr>
              <w:pStyle w:val="ListParagraph"/>
              <w:numPr>
                <w:ilvl w:val="0"/>
                <w:numId w:val="19"/>
              </w:numPr>
              <w:textAlignment w:val="baseline"/>
              <w:rPr>
                <w:rFonts w:ascii="Times New Roman" w:hAnsi="Times New Roman" w:cs="Times New Roman"/>
                <w:color w:val="000000"/>
                <w:sz w:val="24"/>
                <w:szCs w:val="24"/>
              </w:rPr>
            </w:pPr>
            <w:r w:rsidRPr="00D83CFE">
              <w:rPr>
                <w:rFonts w:ascii="Times New Roman" w:hAnsi="Times New Roman" w:cs="Times New Roman"/>
                <w:sz w:val="24"/>
                <w:szCs w:val="24"/>
              </w:rPr>
              <w:t>identifying functional and dysfunctional team roles</w:t>
            </w:r>
            <w:r>
              <w:rPr>
                <w:rFonts w:ascii="Times New Roman" w:hAnsi="Times New Roman" w:cs="Times New Roman"/>
                <w:sz w:val="24"/>
                <w:szCs w:val="24"/>
              </w:rPr>
              <w:t xml:space="preserve"> and recognizing behaviors that support or hinder progress</w:t>
            </w:r>
          </w:p>
          <w:p w14:paraId="5262A0D1" w14:textId="5AD778D4" w:rsidR="00A442C1" w:rsidRPr="00D83CFE" w:rsidRDefault="00A442C1" w:rsidP="00584885">
            <w:pPr>
              <w:pStyle w:val="ListParagraph"/>
              <w:numPr>
                <w:ilvl w:val="0"/>
                <w:numId w:val="19"/>
              </w:numPr>
              <w:textAlignment w:val="baseline"/>
              <w:rPr>
                <w:rFonts w:ascii="Times New Roman" w:hAnsi="Times New Roman" w:cs="Times New Roman"/>
                <w:color w:val="000000"/>
                <w:sz w:val="24"/>
                <w:szCs w:val="24"/>
              </w:rPr>
            </w:pPr>
            <w:r w:rsidRPr="00D83CFE">
              <w:rPr>
                <w:rFonts w:ascii="Times New Roman" w:hAnsi="Times New Roman" w:cs="Times New Roman"/>
                <w:sz w:val="24"/>
                <w:szCs w:val="24"/>
              </w:rPr>
              <w:t xml:space="preserve">examining how each role </w:t>
            </w:r>
            <w:r>
              <w:rPr>
                <w:rFonts w:ascii="Times New Roman" w:hAnsi="Times New Roman" w:cs="Times New Roman"/>
                <w:sz w:val="24"/>
                <w:szCs w:val="24"/>
              </w:rPr>
              <w:t xml:space="preserve">can </w:t>
            </w:r>
            <w:r w:rsidRPr="00D83CFE">
              <w:rPr>
                <w:rFonts w:ascii="Times New Roman" w:hAnsi="Times New Roman" w:cs="Times New Roman"/>
                <w:sz w:val="24"/>
                <w:szCs w:val="24"/>
              </w:rPr>
              <w:t>affect group results</w:t>
            </w:r>
            <w:r>
              <w:rPr>
                <w:rFonts w:ascii="Times New Roman" w:hAnsi="Times New Roman" w:cs="Times New Roman"/>
                <w:sz w:val="24"/>
                <w:szCs w:val="24"/>
              </w:rPr>
              <w:t xml:space="preserve"> both positively and negatively</w:t>
            </w:r>
          </w:p>
          <w:p w14:paraId="7A92894A" w14:textId="6E68C3B2" w:rsidR="00A442C1" w:rsidRPr="00D83CFE" w:rsidRDefault="00A442C1" w:rsidP="00584885">
            <w:pPr>
              <w:pStyle w:val="ListParagraph"/>
              <w:numPr>
                <w:ilvl w:val="0"/>
                <w:numId w:val="19"/>
              </w:numPr>
              <w:textAlignment w:val="baseline"/>
              <w:rPr>
                <w:rFonts w:ascii="Times New Roman" w:hAnsi="Times New Roman" w:cs="Times New Roman"/>
                <w:color w:val="000000"/>
                <w:sz w:val="24"/>
                <w:szCs w:val="24"/>
              </w:rPr>
            </w:pPr>
            <w:r w:rsidRPr="00D83CFE">
              <w:rPr>
                <w:rFonts w:ascii="Times New Roman" w:hAnsi="Times New Roman" w:cs="Times New Roman"/>
                <w:sz w:val="24"/>
                <w:szCs w:val="24"/>
              </w:rPr>
              <w:t>proposing adjustments to improve team effectiveness</w:t>
            </w:r>
            <w:r>
              <w:rPr>
                <w:rFonts w:ascii="Times New Roman" w:hAnsi="Times New Roman" w:cs="Times New Roman"/>
                <w:sz w:val="24"/>
                <w:szCs w:val="24"/>
              </w:rPr>
              <w:t>, such as role reassignment, skill development, or communication refinement</w:t>
            </w:r>
          </w:p>
          <w:p w14:paraId="2B75FD88" w14:textId="388E9995" w:rsidR="00A442C1" w:rsidRPr="00D83CFE" w:rsidRDefault="00A442C1" w:rsidP="00584885">
            <w:pPr>
              <w:pStyle w:val="ListParagraph"/>
              <w:numPr>
                <w:ilvl w:val="0"/>
                <w:numId w:val="19"/>
              </w:numPr>
              <w:textAlignment w:val="baseline"/>
              <w:rPr>
                <w:rFonts w:ascii="Times New Roman" w:hAnsi="Times New Roman" w:cs="Times New Roman"/>
                <w:color w:val="000000"/>
                <w:sz w:val="24"/>
                <w:szCs w:val="24"/>
              </w:rPr>
            </w:pPr>
            <w:r>
              <w:rPr>
                <w:rFonts w:ascii="Times New Roman" w:hAnsi="Times New Roman" w:cs="Times New Roman"/>
                <w:sz w:val="24"/>
                <w:szCs w:val="24"/>
              </w:rPr>
              <w:t>citing</w:t>
            </w:r>
            <w:r w:rsidRPr="00D83CFE">
              <w:rPr>
                <w:rFonts w:ascii="Times New Roman" w:hAnsi="Times New Roman" w:cs="Times New Roman"/>
                <w:sz w:val="24"/>
                <w:szCs w:val="24"/>
              </w:rPr>
              <w:t xml:space="preserve"> examples from team activities</w:t>
            </w:r>
            <w:r>
              <w:rPr>
                <w:rFonts w:ascii="Times New Roman" w:hAnsi="Times New Roman" w:cs="Times New Roman"/>
                <w:sz w:val="24"/>
                <w:szCs w:val="24"/>
              </w:rPr>
              <w:t xml:space="preserve"> that demonstrate measurable improvements in performance and cohesion</w:t>
            </w:r>
            <w:r w:rsidRPr="00D83CFE">
              <w:rPr>
                <w:rFonts w:ascii="Times New Roman" w:hAnsi="Times New Roman" w:cs="Times New Roman"/>
                <w:sz w:val="24"/>
                <w:szCs w:val="24"/>
              </w:rPr>
              <w:t>.</w:t>
            </w:r>
          </w:p>
          <w:p w14:paraId="0CAC38B4" w14:textId="77777777" w:rsidR="00A442C1" w:rsidRPr="00D83CFE" w:rsidRDefault="00A442C1" w:rsidP="00584885">
            <w:pPr>
              <w:textAlignment w:val="baseline"/>
              <w:rPr>
                <w:rFonts w:ascii="Times New Roman" w:hAnsi="Times New Roman" w:cs="Times New Roman"/>
                <w:color w:val="000000"/>
                <w:sz w:val="24"/>
                <w:szCs w:val="24"/>
              </w:rPr>
            </w:pPr>
          </w:p>
          <w:p w14:paraId="42F281EA" w14:textId="1570BB0A" w:rsidR="00A442C1" w:rsidRPr="00D83CFE" w:rsidRDefault="00A442C1" w:rsidP="00584885">
            <w:pPr>
              <w:textAlignment w:val="baseline"/>
              <w:rPr>
                <w:rFonts w:ascii="Times New Roman" w:hAnsi="Times New Roman" w:cs="Times New Roman"/>
                <w:color w:val="000000"/>
                <w:sz w:val="24"/>
                <w:szCs w:val="24"/>
              </w:rPr>
            </w:pPr>
            <w:r w:rsidRPr="00D83CFE">
              <w:rPr>
                <w:rFonts w:ascii="Times New Roman" w:hAnsi="Times New Roman" w:cs="Times New Roman"/>
                <w:b/>
                <w:bCs/>
                <w:color w:val="000000"/>
                <w:sz w:val="24"/>
                <w:szCs w:val="24"/>
              </w:rPr>
              <w:t>Teacher Resource:</w:t>
            </w:r>
            <w:r w:rsidRPr="00D83CFE">
              <w:rPr>
                <w:rFonts w:ascii="Times New Roman" w:hAnsi="Times New Roman" w:cs="Times New Roman"/>
                <w:color w:val="000000"/>
                <w:sz w:val="24"/>
                <w:szCs w:val="24"/>
              </w:rPr>
              <w:t xml:space="preserve"> </w:t>
            </w:r>
            <w:hyperlink r:id="rId24" w:history="1">
              <w:r w:rsidRPr="00D83CFE">
                <w:rPr>
                  <w:rStyle w:val="Hyperlink"/>
                  <w:rFonts w:ascii="Times New Roman" w:hAnsi="Times New Roman" w:cs="Times New Roman"/>
                  <w:sz w:val="24"/>
                  <w:szCs w:val="24"/>
                </w:rPr>
                <w:t>Tuckman’s Stages of Group Development</w:t>
              </w:r>
            </w:hyperlink>
            <w:r>
              <w:t xml:space="preserve">, </w:t>
            </w:r>
            <w:r w:rsidRPr="009A3535">
              <w:rPr>
                <w:rFonts w:ascii="Times New Roman" w:hAnsi="Times New Roman" w:cs="Times New Roman"/>
                <w:sz w:val="24"/>
                <w:szCs w:val="24"/>
              </w:rPr>
              <w:t>Collaborative On-Line Research and Learning, West Chester University</w:t>
            </w:r>
          </w:p>
        </w:tc>
        <w:tc>
          <w:tcPr>
            <w:tcW w:w="4240" w:type="dxa"/>
          </w:tcPr>
          <w:p w14:paraId="1868B392"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78500E64" w14:textId="77777777"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Who is responsible for key team roles?</w:t>
            </w:r>
          </w:p>
          <w:p w14:paraId="32450BDD" w14:textId="61924E86"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are examples of functional and dysfunctional behaviors?</w:t>
            </w:r>
          </w:p>
          <w:p w14:paraId="1DE4E8BE" w14:textId="48F62C97"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should team roles be adjusted or reassigned?</w:t>
            </w:r>
          </w:p>
          <w:p w14:paraId="71C17120" w14:textId="26707781"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understanding each role important for team success?</w:t>
            </w:r>
          </w:p>
          <w:p w14:paraId="6C6ECFA3" w14:textId="00594E9C"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can leaders evaluate whether roles support group goals?</w:t>
            </w:r>
          </w:p>
        </w:tc>
        <w:tc>
          <w:tcPr>
            <w:tcW w:w="2425" w:type="dxa"/>
          </w:tcPr>
          <w:p w14:paraId="066C52F9" w14:textId="2EE0B6D8"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9.RV, 9.RI, 9.C, 9.LU, 10.RV, 10.RI, 10.C, 10.LU, 11.RV, 11.RI, 11.C, 11.LU, 12.RV, 12.RI, 12.C, 12.LU</w:t>
            </w:r>
          </w:p>
        </w:tc>
      </w:tr>
      <w:tr w:rsidR="00A442C1" w:rsidRPr="00D83CFE" w14:paraId="10C18F94" w14:textId="04B7BFDA" w:rsidTr="00C753F8">
        <w:tblPrEx>
          <w:tblCellMar>
            <w:left w:w="115" w:type="dxa"/>
            <w:right w:w="115" w:type="dxa"/>
          </w:tblCellMar>
        </w:tblPrEx>
        <w:tc>
          <w:tcPr>
            <w:tcW w:w="728" w:type="dxa"/>
            <w:shd w:val="clear" w:color="auto" w:fill="FFFFFF" w:themeFill="background1"/>
          </w:tcPr>
          <w:p w14:paraId="1CF555EE" w14:textId="05466704"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303242F4" w14:textId="38733F54" w:rsidR="00A442C1" w:rsidRPr="00D83CFE" w:rsidRDefault="00A442C1" w:rsidP="00584885">
            <w:pPr>
              <w:rPr>
                <w:rFonts w:ascii="Times New Roman" w:eastAsia="Times New Roman" w:hAnsi="Times New Roman" w:cs="Times New Roman"/>
                <w:sz w:val="24"/>
                <w:szCs w:val="24"/>
              </w:rPr>
            </w:pPr>
            <w:r w:rsidRPr="00D83CFE">
              <w:rPr>
                <w:rFonts w:ascii="Times New Roman" w:hAnsi="Times New Roman" w:cs="Times New Roman"/>
                <w:sz w:val="24"/>
                <w:szCs w:val="24"/>
              </w:rPr>
              <w:t>Facilitate a structured team decision-making process.</w:t>
            </w:r>
          </w:p>
        </w:tc>
        <w:tc>
          <w:tcPr>
            <w:tcW w:w="4602" w:type="dxa"/>
            <w:tcBorders>
              <w:top w:val="single" w:sz="4" w:space="0" w:color="auto"/>
              <w:left w:val="single" w:sz="4" w:space="0" w:color="auto"/>
              <w:bottom w:val="single" w:sz="4" w:space="0" w:color="auto"/>
              <w:right w:val="single" w:sz="4" w:space="0" w:color="auto"/>
            </w:tcBorders>
          </w:tcPr>
          <w:p w14:paraId="0D93738E"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 xml:space="preserve">Facilitation should include </w:t>
            </w:r>
          </w:p>
          <w:p w14:paraId="6349A236" w14:textId="77777777" w:rsidR="00A442C1" w:rsidRPr="000D4FCE" w:rsidRDefault="00A442C1" w:rsidP="00584885">
            <w:pPr>
              <w:pStyle w:val="ListParagraph"/>
              <w:numPr>
                <w:ilvl w:val="0"/>
                <w:numId w:val="20"/>
              </w:numPr>
              <w:rPr>
                <w:rFonts w:ascii="Times New Roman" w:eastAsia="Times New Roman" w:hAnsi="Times New Roman" w:cs="Times New Roman"/>
                <w:sz w:val="24"/>
                <w:szCs w:val="24"/>
              </w:rPr>
            </w:pPr>
            <w:r w:rsidRPr="00D83CFE">
              <w:rPr>
                <w:rFonts w:ascii="Times New Roman" w:hAnsi="Times New Roman" w:cs="Times New Roman"/>
                <w:sz w:val="24"/>
                <w:szCs w:val="24"/>
              </w:rPr>
              <w:t xml:space="preserve">guiding the team through steps such as </w:t>
            </w:r>
          </w:p>
          <w:p w14:paraId="45D5B9F3" w14:textId="68DC88AD" w:rsidR="00A442C1" w:rsidRPr="000D4FCE" w:rsidRDefault="00A442C1" w:rsidP="00584885">
            <w:pPr>
              <w:pStyle w:val="ListParagraph"/>
              <w:numPr>
                <w:ilvl w:val="1"/>
                <w:numId w:val="20"/>
              </w:numPr>
              <w:rPr>
                <w:rFonts w:ascii="Times New Roman" w:eastAsia="Times New Roman" w:hAnsi="Times New Roman" w:cs="Times New Roman"/>
                <w:sz w:val="24"/>
                <w:szCs w:val="24"/>
              </w:rPr>
            </w:pPr>
            <w:r w:rsidRPr="00D83CFE">
              <w:rPr>
                <w:rFonts w:ascii="Times New Roman" w:hAnsi="Times New Roman" w:cs="Times New Roman"/>
                <w:sz w:val="24"/>
                <w:szCs w:val="24"/>
              </w:rPr>
              <w:t>identifying the problem</w:t>
            </w:r>
          </w:p>
          <w:p w14:paraId="17438C5D" w14:textId="1314F786" w:rsidR="00A442C1" w:rsidRPr="000D4FCE" w:rsidRDefault="00A442C1" w:rsidP="00584885">
            <w:pPr>
              <w:pStyle w:val="ListParagraph"/>
              <w:numPr>
                <w:ilvl w:val="1"/>
                <w:numId w:val="20"/>
              </w:numPr>
              <w:rPr>
                <w:rFonts w:ascii="Times New Roman" w:eastAsia="Times New Roman" w:hAnsi="Times New Roman" w:cs="Times New Roman"/>
                <w:sz w:val="24"/>
                <w:szCs w:val="24"/>
              </w:rPr>
            </w:pPr>
            <w:r w:rsidRPr="00D83CFE">
              <w:rPr>
                <w:rFonts w:ascii="Times New Roman" w:hAnsi="Times New Roman" w:cs="Times New Roman"/>
                <w:sz w:val="24"/>
                <w:szCs w:val="24"/>
              </w:rPr>
              <w:lastRenderedPageBreak/>
              <w:t>gathering input</w:t>
            </w:r>
          </w:p>
          <w:p w14:paraId="3036639F" w14:textId="57C89706" w:rsidR="00A442C1" w:rsidRPr="000D4FCE" w:rsidRDefault="00A442C1" w:rsidP="00584885">
            <w:pPr>
              <w:pStyle w:val="ListParagraph"/>
              <w:numPr>
                <w:ilvl w:val="1"/>
                <w:numId w:val="20"/>
              </w:numPr>
              <w:rPr>
                <w:rFonts w:ascii="Times New Roman" w:eastAsia="Times New Roman" w:hAnsi="Times New Roman" w:cs="Times New Roman"/>
                <w:sz w:val="24"/>
                <w:szCs w:val="24"/>
              </w:rPr>
            </w:pPr>
            <w:r w:rsidRPr="00D83CFE">
              <w:rPr>
                <w:rFonts w:ascii="Times New Roman" w:hAnsi="Times New Roman" w:cs="Times New Roman"/>
                <w:sz w:val="24"/>
                <w:szCs w:val="24"/>
              </w:rPr>
              <w:t>generating options</w:t>
            </w:r>
          </w:p>
          <w:p w14:paraId="1A4AB4CB" w14:textId="75B79D94" w:rsidR="00A442C1" w:rsidRPr="000D4FCE" w:rsidRDefault="00A442C1" w:rsidP="00584885">
            <w:pPr>
              <w:pStyle w:val="ListParagraph"/>
              <w:numPr>
                <w:ilvl w:val="1"/>
                <w:numId w:val="20"/>
              </w:numPr>
              <w:rPr>
                <w:rFonts w:ascii="Times New Roman" w:eastAsia="Times New Roman" w:hAnsi="Times New Roman" w:cs="Times New Roman"/>
                <w:sz w:val="24"/>
                <w:szCs w:val="24"/>
              </w:rPr>
            </w:pPr>
            <w:r w:rsidRPr="00D83CFE">
              <w:rPr>
                <w:rFonts w:ascii="Times New Roman" w:hAnsi="Times New Roman" w:cs="Times New Roman"/>
                <w:sz w:val="24"/>
                <w:szCs w:val="24"/>
              </w:rPr>
              <w:t>evaluating alternatives</w:t>
            </w:r>
          </w:p>
          <w:p w14:paraId="79AC30C5" w14:textId="6B78F48D" w:rsidR="00A442C1" w:rsidRPr="00D83CFE" w:rsidRDefault="00A442C1" w:rsidP="00584885">
            <w:pPr>
              <w:pStyle w:val="ListParagraph"/>
              <w:numPr>
                <w:ilvl w:val="1"/>
                <w:numId w:val="20"/>
              </w:numPr>
              <w:rPr>
                <w:rFonts w:ascii="Times New Roman" w:eastAsia="Times New Roman" w:hAnsi="Times New Roman" w:cs="Times New Roman"/>
                <w:sz w:val="24"/>
                <w:szCs w:val="24"/>
              </w:rPr>
            </w:pPr>
            <w:r w:rsidRPr="00D83CFE">
              <w:rPr>
                <w:rFonts w:ascii="Times New Roman" w:hAnsi="Times New Roman" w:cs="Times New Roman"/>
                <w:sz w:val="24"/>
                <w:szCs w:val="24"/>
              </w:rPr>
              <w:t>selecting a solution</w:t>
            </w:r>
            <w:r>
              <w:rPr>
                <w:rFonts w:ascii="Times New Roman" w:hAnsi="Times New Roman" w:cs="Times New Roman"/>
                <w:sz w:val="24"/>
                <w:szCs w:val="24"/>
              </w:rPr>
              <w:t xml:space="preserve"> with fairness and transparency</w:t>
            </w:r>
          </w:p>
          <w:p w14:paraId="133F6515" w14:textId="7F80F24F" w:rsidR="00A442C1" w:rsidRPr="00EE675E" w:rsidRDefault="00A442C1" w:rsidP="00584885">
            <w:pPr>
              <w:pStyle w:val="ListParagraph"/>
              <w:numPr>
                <w:ilvl w:val="0"/>
                <w:numId w:val="20"/>
              </w:numPr>
              <w:rPr>
                <w:rFonts w:ascii="Times New Roman" w:eastAsia="Times New Roman" w:hAnsi="Times New Roman" w:cs="Times New Roman"/>
                <w:sz w:val="24"/>
                <w:szCs w:val="24"/>
              </w:rPr>
            </w:pPr>
            <w:r w:rsidRPr="00D83CFE">
              <w:rPr>
                <w:rFonts w:ascii="Times New Roman" w:hAnsi="Times New Roman" w:cs="Times New Roman"/>
                <w:sz w:val="24"/>
                <w:szCs w:val="24"/>
              </w:rPr>
              <w:t>documenting the process and outcomes</w:t>
            </w:r>
            <w:r>
              <w:rPr>
                <w:rFonts w:ascii="Times New Roman" w:hAnsi="Times New Roman" w:cs="Times New Roman"/>
                <w:sz w:val="24"/>
                <w:szCs w:val="24"/>
              </w:rPr>
              <w:t xml:space="preserve"> to support accountability, clarity, and future reference</w:t>
            </w:r>
            <w:r w:rsidRPr="00D83CFE">
              <w:rPr>
                <w:rFonts w:ascii="Times New Roman" w:hAnsi="Times New Roman" w:cs="Times New Roman"/>
                <w:sz w:val="24"/>
                <w:szCs w:val="24"/>
              </w:rPr>
              <w:t>.</w:t>
            </w:r>
          </w:p>
        </w:tc>
        <w:tc>
          <w:tcPr>
            <w:tcW w:w="4240" w:type="dxa"/>
          </w:tcPr>
          <w:p w14:paraId="03BDA3C3"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lastRenderedPageBreak/>
              <w:t>Process/Skill Questions:</w:t>
            </w:r>
          </w:p>
          <w:p w14:paraId="4423778E" w14:textId="3DDB6D76"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Who should contribute input during decision-making?</w:t>
            </w:r>
          </w:p>
          <w:p w14:paraId="1FAE66FE" w14:textId="1EC837F0"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lastRenderedPageBreak/>
              <w:t>What steps create a structured and fair decision-making process?</w:t>
            </w:r>
          </w:p>
          <w:p w14:paraId="00B1E10A" w14:textId="3D819287"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should the team move from generating options to selecting a solution?</w:t>
            </w:r>
          </w:p>
          <w:p w14:paraId="4312EA0A" w14:textId="779F18F3"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documentation important during decision-making?</w:t>
            </w:r>
          </w:p>
          <w:p w14:paraId="02159353" w14:textId="1165D583"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can a leader ensure all voices are included in the process?</w:t>
            </w:r>
          </w:p>
        </w:tc>
        <w:tc>
          <w:tcPr>
            <w:tcW w:w="2425" w:type="dxa"/>
          </w:tcPr>
          <w:p w14:paraId="1847B3D0" w14:textId="7DD35255"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lastRenderedPageBreak/>
              <w:t xml:space="preserve">English: 9.C, 9.LU, 9.W, 10.C, 10.LU, 10.W, 11.C, 11.LU, </w:t>
            </w:r>
            <w:r w:rsidRPr="00B67E2E">
              <w:rPr>
                <w:rFonts w:ascii="Times New Roman" w:eastAsia="Times New Roman" w:hAnsi="Times New Roman" w:cs="Times New Roman"/>
                <w:sz w:val="24"/>
                <w:szCs w:val="24"/>
              </w:rPr>
              <w:lastRenderedPageBreak/>
              <w:t>11.W, 12.C, 12.LU, 12.W</w:t>
            </w:r>
          </w:p>
        </w:tc>
      </w:tr>
      <w:tr w:rsidR="00A442C1" w:rsidRPr="00D83CFE" w14:paraId="36008B6F" w14:textId="11C9ED16" w:rsidTr="00C753F8">
        <w:tblPrEx>
          <w:tblCellMar>
            <w:left w:w="115" w:type="dxa"/>
            <w:right w:w="115" w:type="dxa"/>
          </w:tblCellMar>
        </w:tblPrEx>
        <w:tc>
          <w:tcPr>
            <w:tcW w:w="728" w:type="dxa"/>
            <w:shd w:val="clear" w:color="auto" w:fill="FFFFFF" w:themeFill="background1"/>
          </w:tcPr>
          <w:p w14:paraId="17E4C495" w14:textId="0FA49C68"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60</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3E56469F" w14:textId="7A88D183"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 xml:space="preserve">Define </w:t>
            </w:r>
            <w:r w:rsidRPr="000D4FCE">
              <w:rPr>
                <w:rFonts w:ascii="Times New Roman" w:hAnsi="Times New Roman" w:cs="Times New Roman"/>
                <w:i/>
                <w:iCs/>
                <w:sz w:val="24"/>
                <w:szCs w:val="24"/>
              </w:rPr>
              <w:t>conflict</w:t>
            </w:r>
            <w:r w:rsidRPr="00D83CFE">
              <w:rPr>
                <w:rFonts w:ascii="Times New Roman" w:hAnsi="Times New Roman" w:cs="Times New Roman"/>
                <w:sz w:val="24"/>
                <w:szCs w:val="24"/>
              </w:rPr>
              <w:t>.</w:t>
            </w:r>
          </w:p>
        </w:tc>
        <w:tc>
          <w:tcPr>
            <w:tcW w:w="4602" w:type="dxa"/>
            <w:tcBorders>
              <w:top w:val="single" w:sz="4" w:space="0" w:color="auto"/>
              <w:left w:val="single" w:sz="4" w:space="0" w:color="auto"/>
              <w:bottom w:val="single" w:sz="4" w:space="0" w:color="auto"/>
              <w:right w:val="single" w:sz="4" w:space="0" w:color="auto"/>
            </w:tcBorders>
          </w:tcPr>
          <w:p w14:paraId="31590536"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Definition should include</w:t>
            </w:r>
          </w:p>
          <w:p w14:paraId="6B03E71E" w14:textId="1D96E722" w:rsidR="00A442C1" w:rsidRPr="00D83CFE" w:rsidRDefault="00A442C1" w:rsidP="00584885">
            <w:pPr>
              <w:pStyle w:val="ListParagraph"/>
              <w:numPr>
                <w:ilvl w:val="0"/>
                <w:numId w:val="64"/>
              </w:numPr>
              <w:rPr>
                <w:rFonts w:ascii="Times New Roman" w:hAnsi="Times New Roman" w:cs="Times New Roman"/>
                <w:sz w:val="24"/>
                <w:szCs w:val="24"/>
              </w:rPr>
            </w:pPr>
            <w:r w:rsidRPr="00D83CFE">
              <w:rPr>
                <w:rFonts w:ascii="Times New Roman" w:hAnsi="Times New Roman" w:cs="Times New Roman"/>
                <w:sz w:val="24"/>
                <w:szCs w:val="24"/>
              </w:rPr>
              <w:t xml:space="preserve">conflict as a difference that prevents </w:t>
            </w:r>
            <w:r>
              <w:rPr>
                <w:rFonts w:ascii="Times New Roman" w:hAnsi="Times New Roman" w:cs="Times New Roman"/>
                <w:sz w:val="24"/>
                <w:szCs w:val="24"/>
              </w:rPr>
              <w:t>consensus between individuals, groups, or competing priorities</w:t>
            </w:r>
          </w:p>
          <w:p w14:paraId="3106A6F7" w14:textId="0D886BFB" w:rsidR="00A442C1" w:rsidRPr="00D83CFE" w:rsidRDefault="00A442C1" w:rsidP="00584885">
            <w:pPr>
              <w:pStyle w:val="ListParagraph"/>
              <w:numPr>
                <w:ilvl w:val="0"/>
                <w:numId w:val="64"/>
              </w:numPr>
              <w:rPr>
                <w:rFonts w:ascii="Times New Roman" w:hAnsi="Times New Roman" w:cs="Times New Roman"/>
                <w:sz w:val="24"/>
                <w:szCs w:val="24"/>
              </w:rPr>
            </w:pPr>
            <w:r w:rsidRPr="00D83CFE">
              <w:rPr>
                <w:rFonts w:ascii="Times New Roman" w:hAnsi="Times New Roman" w:cs="Times New Roman"/>
                <w:sz w:val="24"/>
                <w:szCs w:val="24"/>
              </w:rPr>
              <w:t>types of conflict</w:t>
            </w:r>
            <w:r>
              <w:rPr>
                <w:rFonts w:ascii="Times New Roman" w:hAnsi="Times New Roman" w:cs="Times New Roman"/>
                <w:sz w:val="24"/>
                <w:szCs w:val="24"/>
              </w:rPr>
              <w:t xml:space="preserve"> (e.g., interpersonal, task-based, structural, value-based)</w:t>
            </w:r>
          </w:p>
          <w:p w14:paraId="0EE007F9" w14:textId="5D582489" w:rsidR="00A442C1" w:rsidRPr="00D83CFE" w:rsidRDefault="00A442C1" w:rsidP="00584885">
            <w:pPr>
              <w:pStyle w:val="ListParagraph"/>
              <w:numPr>
                <w:ilvl w:val="0"/>
                <w:numId w:val="64"/>
              </w:numPr>
              <w:rPr>
                <w:rFonts w:ascii="Times New Roman" w:hAnsi="Times New Roman" w:cs="Times New Roman"/>
                <w:sz w:val="24"/>
                <w:szCs w:val="24"/>
              </w:rPr>
            </w:pPr>
            <w:r w:rsidRPr="00D83CFE">
              <w:rPr>
                <w:rFonts w:ascii="Times New Roman" w:hAnsi="Times New Roman" w:cs="Times New Roman"/>
                <w:sz w:val="24"/>
                <w:szCs w:val="24"/>
              </w:rPr>
              <w:t>causes of conflict</w:t>
            </w:r>
            <w:r>
              <w:rPr>
                <w:rFonts w:ascii="Times New Roman" w:hAnsi="Times New Roman" w:cs="Times New Roman"/>
                <w:sz w:val="24"/>
                <w:szCs w:val="24"/>
              </w:rPr>
              <w:t xml:space="preserve"> (e.g., miscommunication, resource limitations, unclear expectations, personality differences, competing goals)</w:t>
            </w:r>
            <w:r w:rsidRPr="00D83CFE">
              <w:rPr>
                <w:rFonts w:ascii="Times New Roman" w:hAnsi="Times New Roman" w:cs="Times New Roman"/>
                <w:sz w:val="24"/>
                <w:szCs w:val="24"/>
              </w:rPr>
              <w:t>.</w:t>
            </w:r>
          </w:p>
        </w:tc>
        <w:tc>
          <w:tcPr>
            <w:tcW w:w="4240" w:type="dxa"/>
          </w:tcPr>
          <w:p w14:paraId="1D403168"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5AD9E6C6" w14:textId="77777777"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can root causes be identified effectively?</w:t>
            </w:r>
          </w:p>
          <w:p w14:paraId="1EB87711" w14:textId="77777777"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does identifying the type of conflict help in finding a resolution?</w:t>
            </w:r>
          </w:p>
          <w:p w14:paraId="439E9680" w14:textId="32FCC740"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can conflict be beneficial? When can lack of conflict be harmful?</w:t>
            </w:r>
          </w:p>
        </w:tc>
        <w:tc>
          <w:tcPr>
            <w:tcW w:w="2425" w:type="dxa"/>
          </w:tcPr>
          <w:p w14:paraId="0A991327" w14:textId="2F0A8D3A"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9.RV, 9.RI, 10.RV, 10.RI, 11.RV, 11.RI, 12.RV, 12.RI</w:t>
            </w:r>
          </w:p>
        </w:tc>
      </w:tr>
      <w:tr w:rsidR="00A442C1" w:rsidRPr="00D83CFE" w14:paraId="755839FF" w14:textId="2D806E73" w:rsidTr="00C753F8">
        <w:tblPrEx>
          <w:tblCellMar>
            <w:left w:w="115" w:type="dxa"/>
            <w:right w:w="115" w:type="dxa"/>
          </w:tblCellMar>
        </w:tblPrEx>
        <w:tc>
          <w:tcPr>
            <w:tcW w:w="728" w:type="dxa"/>
            <w:shd w:val="clear" w:color="auto" w:fill="FFFFFF" w:themeFill="background1"/>
          </w:tcPr>
          <w:p w14:paraId="4CEB19C4" w14:textId="39CBA0F0"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72485A07" w14:textId="6B3B017D" w:rsidR="00A442C1" w:rsidRPr="00D83CFE" w:rsidRDefault="00A442C1" w:rsidP="00584885">
            <w:pPr>
              <w:rPr>
                <w:rFonts w:ascii="Times New Roman" w:eastAsia="Times New Roman" w:hAnsi="Times New Roman" w:cs="Times New Roman"/>
                <w:sz w:val="24"/>
                <w:szCs w:val="24"/>
              </w:rPr>
            </w:pPr>
            <w:r w:rsidRPr="00D83CFE">
              <w:rPr>
                <w:rFonts w:ascii="Times New Roman" w:hAnsi="Times New Roman" w:cs="Times New Roman"/>
                <w:sz w:val="24"/>
                <w:szCs w:val="24"/>
              </w:rPr>
              <w:t>Apply conflict resolution principles.</w:t>
            </w:r>
          </w:p>
        </w:tc>
        <w:tc>
          <w:tcPr>
            <w:tcW w:w="4602" w:type="dxa"/>
            <w:tcBorders>
              <w:top w:val="single" w:sz="4" w:space="0" w:color="auto"/>
              <w:left w:val="single" w:sz="4" w:space="0" w:color="auto"/>
              <w:bottom w:val="single" w:sz="4" w:space="0" w:color="auto"/>
              <w:right w:val="single" w:sz="4" w:space="0" w:color="auto"/>
            </w:tcBorders>
          </w:tcPr>
          <w:p w14:paraId="29F35F42" w14:textId="7839446F"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Application may include</w:t>
            </w:r>
          </w:p>
          <w:p w14:paraId="7EB99135" w14:textId="3A0E1C67" w:rsidR="00A442C1" w:rsidRPr="00D83CFE" w:rsidRDefault="00A442C1" w:rsidP="00584885">
            <w:pPr>
              <w:pStyle w:val="ListParagraph"/>
              <w:numPr>
                <w:ilvl w:val="0"/>
                <w:numId w:val="21"/>
              </w:numPr>
              <w:rPr>
                <w:rFonts w:ascii="Times New Roman" w:eastAsia="Times New Roman" w:hAnsi="Times New Roman" w:cs="Times New Roman"/>
                <w:sz w:val="24"/>
                <w:szCs w:val="24"/>
              </w:rPr>
            </w:pPr>
            <w:r w:rsidRPr="00D83CFE">
              <w:rPr>
                <w:rFonts w:ascii="Times New Roman" w:hAnsi="Times New Roman" w:cs="Times New Roman"/>
                <w:sz w:val="24"/>
                <w:szCs w:val="24"/>
              </w:rPr>
              <w:t>identifying the leader’s role in conflict resolution</w:t>
            </w:r>
            <w:r>
              <w:rPr>
                <w:rFonts w:ascii="Times New Roman" w:hAnsi="Times New Roman" w:cs="Times New Roman"/>
                <w:sz w:val="24"/>
                <w:szCs w:val="24"/>
              </w:rPr>
              <w:t xml:space="preserve"> </w:t>
            </w:r>
            <w:r w:rsidRPr="00535D3E">
              <w:rPr>
                <w:rFonts w:ascii="Times New Roman" w:hAnsi="Times New Roman" w:cs="Times New Roman"/>
                <w:sz w:val="24"/>
                <w:szCs w:val="24"/>
              </w:rPr>
              <w:t>as a neutral facilitator who ensures fairness, clarity, and mutual understanding</w:t>
            </w:r>
          </w:p>
          <w:p w14:paraId="6F7FB25D" w14:textId="7521AB04" w:rsidR="00A442C1" w:rsidRPr="00D83CFE" w:rsidRDefault="00A442C1" w:rsidP="00584885">
            <w:pPr>
              <w:pStyle w:val="ListParagraph"/>
              <w:numPr>
                <w:ilvl w:val="0"/>
                <w:numId w:val="21"/>
              </w:numPr>
              <w:rPr>
                <w:rFonts w:ascii="Times New Roman" w:eastAsia="Times New Roman" w:hAnsi="Times New Roman" w:cs="Times New Roman"/>
                <w:sz w:val="24"/>
                <w:szCs w:val="24"/>
              </w:rPr>
            </w:pPr>
            <w:r w:rsidRPr="00D83CFE">
              <w:rPr>
                <w:rFonts w:ascii="Times New Roman" w:hAnsi="Times New Roman" w:cs="Times New Roman"/>
                <w:sz w:val="24"/>
                <w:szCs w:val="24"/>
              </w:rPr>
              <w:t>applying conflict models (e.g., interest-based problem</w:t>
            </w:r>
            <w:r>
              <w:rPr>
                <w:rFonts w:ascii="Times New Roman" w:hAnsi="Times New Roman" w:cs="Times New Roman"/>
                <w:sz w:val="24"/>
                <w:szCs w:val="24"/>
              </w:rPr>
              <w:t>-</w:t>
            </w:r>
            <w:r w:rsidRPr="00D83CFE">
              <w:rPr>
                <w:rFonts w:ascii="Times New Roman" w:hAnsi="Times New Roman" w:cs="Times New Roman"/>
                <w:sz w:val="24"/>
                <w:szCs w:val="24"/>
              </w:rPr>
              <w:t>solving)</w:t>
            </w:r>
            <w:r>
              <w:rPr>
                <w:rFonts w:ascii="Times New Roman" w:hAnsi="Times New Roman" w:cs="Times New Roman"/>
                <w:sz w:val="24"/>
                <w:szCs w:val="24"/>
              </w:rPr>
              <w:t xml:space="preserve"> </w:t>
            </w:r>
            <w:r w:rsidRPr="00535D3E">
              <w:rPr>
                <w:rFonts w:ascii="Times New Roman" w:hAnsi="Times New Roman" w:cs="Times New Roman"/>
                <w:sz w:val="24"/>
                <w:szCs w:val="24"/>
              </w:rPr>
              <w:t>to uncover underlying needs and develop collaborative solutions</w:t>
            </w:r>
          </w:p>
          <w:p w14:paraId="3C9D299E" w14:textId="1F3A04A0" w:rsidR="00A442C1" w:rsidRPr="00D83CFE" w:rsidRDefault="00A442C1" w:rsidP="00584885">
            <w:pPr>
              <w:pStyle w:val="ListParagraph"/>
              <w:numPr>
                <w:ilvl w:val="0"/>
                <w:numId w:val="2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applying communication skills to guide parties toward a resolution</w:t>
            </w:r>
          </w:p>
          <w:p w14:paraId="5CB2B8F9" w14:textId="26F97CC7" w:rsidR="00A442C1" w:rsidRPr="00D83CFE" w:rsidRDefault="00A442C1" w:rsidP="00584885">
            <w:pPr>
              <w:pStyle w:val="ListParagraph"/>
              <w:numPr>
                <w:ilvl w:val="0"/>
                <w:numId w:val="21"/>
              </w:numPr>
              <w:rPr>
                <w:rFonts w:ascii="Times New Roman" w:eastAsia="Times New Roman" w:hAnsi="Times New Roman" w:cs="Times New Roman"/>
                <w:sz w:val="24"/>
                <w:szCs w:val="24"/>
              </w:rPr>
            </w:pPr>
            <w:r w:rsidRPr="00D83CFE">
              <w:rPr>
                <w:rFonts w:ascii="Times New Roman" w:hAnsi="Times New Roman" w:cs="Times New Roman"/>
                <w:sz w:val="24"/>
                <w:szCs w:val="24"/>
              </w:rPr>
              <w:t>demonstrating the process in class scenarios or role plays.</w:t>
            </w:r>
          </w:p>
        </w:tc>
        <w:tc>
          <w:tcPr>
            <w:tcW w:w="4240" w:type="dxa"/>
          </w:tcPr>
          <w:p w14:paraId="42B413C9"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5B94F6FC" w14:textId="3487080C"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Who should be involved in the conflict resolution conversation?</w:t>
            </w:r>
          </w:p>
          <w:p w14:paraId="7CD402BA" w14:textId="3FEE6A87"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model or process is most appropriate for resolving the conflict?</w:t>
            </w:r>
          </w:p>
          <w:p w14:paraId="4F6F212A" w14:textId="632C0A25"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should a leader intervene in team conflict?</w:t>
            </w:r>
          </w:p>
        </w:tc>
        <w:tc>
          <w:tcPr>
            <w:tcW w:w="2425" w:type="dxa"/>
          </w:tcPr>
          <w:p w14:paraId="3319FCDB" w14:textId="42D8B7C5"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9.RV, 9.C, 9.LU, 10.RV, 10.C, 10.LU, 11.RV, 11.C, 11.LU, 12.RV, 12.C, 12.LU</w:t>
            </w:r>
          </w:p>
        </w:tc>
      </w:tr>
      <w:tr w:rsidR="00A442C1" w:rsidRPr="00D83CFE" w14:paraId="5DAB85AB" w14:textId="0706378D" w:rsidTr="00C753F8">
        <w:tblPrEx>
          <w:tblCellMar>
            <w:left w:w="115" w:type="dxa"/>
            <w:right w:w="115" w:type="dxa"/>
          </w:tblCellMar>
        </w:tblPrEx>
        <w:tc>
          <w:tcPr>
            <w:tcW w:w="728" w:type="dxa"/>
            <w:shd w:val="clear" w:color="auto" w:fill="FFFFFF" w:themeFill="background1"/>
          </w:tcPr>
          <w:p w14:paraId="70675510" w14:textId="7C16377F"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62</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6CADCBA0" w14:textId="76814ED3" w:rsidR="00A442C1" w:rsidRPr="00D83CFE" w:rsidRDefault="00A442C1" w:rsidP="00584885">
            <w:pPr>
              <w:rPr>
                <w:rFonts w:ascii="Times New Roman" w:eastAsia="Times New Roman" w:hAnsi="Times New Roman" w:cs="Times New Roman"/>
                <w:sz w:val="24"/>
                <w:szCs w:val="24"/>
              </w:rPr>
            </w:pPr>
            <w:r w:rsidRPr="00D83CFE">
              <w:rPr>
                <w:rFonts w:ascii="Times New Roman" w:hAnsi="Times New Roman" w:cs="Times New Roman"/>
                <w:sz w:val="24"/>
                <w:szCs w:val="24"/>
              </w:rPr>
              <w:t>Build trust within teams through transparent and accountable leadership behaviors.</w:t>
            </w:r>
          </w:p>
        </w:tc>
        <w:tc>
          <w:tcPr>
            <w:tcW w:w="4602" w:type="dxa"/>
            <w:tcBorders>
              <w:top w:val="single" w:sz="4" w:space="0" w:color="auto"/>
              <w:left w:val="single" w:sz="4" w:space="0" w:color="auto"/>
              <w:bottom w:val="single" w:sz="4" w:space="0" w:color="auto"/>
              <w:right w:val="single" w:sz="4" w:space="0" w:color="auto"/>
            </w:tcBorders>
          </w:tcPr>
          <w:p w14:paraId="777BDCE8"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Trust-building should include</w:t>
            </w:r>
          </w:p>
          <w:p w14:paraId="6CEF2D58" w14:textId="407FBF24" w:rsidR="00A442C1" w:rsidRPr="00D83CFE" w:rsidRDefault="00A442C1" w:rsidP="00584885">
            <w:pPr>
              <w:pStyle w:val="ListParagraph"/>
              <w:numPr>
                <w:ilvl w:val="0"/>
                <w:numId w:val="22"/>
              </w:numPr>
              <w:rPr>
                <w:rFonts w:ascii="Times New Roman" w:eastAsia="Times New Roman" w:hAnsi="Times New Roman" w:cs="Times New Roman"/>
                <w:sz w:val="24"/>
                <w:szCs w:val="24"/>
              </w:rPr>
            </w:pPr>
            <w:r w:rsidRPr="00D83CFE">
              <w:rPr>
                <w:rFonts w:ascii="Times New Roman" w:hAnsi="Times New Roman" w:cs="Times New Roman"/>
                <w:sz w:val="24"/>
                <w:szCs w:val="24"/>
              </w:rPr>
              <w:t>demonstrating transparency, consistency, accountability, and respectful communication</w:t>
            </w:r>
            <w:r>
              <w:rPr>
                <w:rFonts w:ascii="Times New Roman" w:hAnsi="Times New Roman" w:cs="Times New Roman"/>
                <w:sz w:val="24"/>
                <w:szCs w:val="24"/>
              </w:rPr>
              <w:t xml:space="preserve"> </w:t>
            </w:r>
            <w:r w:rsidRPr="00535D3E">
              <w:rPr>
                <w:rFonts w:ascii="Times New Roman" w:hAnsi="Times New Roman" w:cs="Times New Roman"/>
                <w:sz w:val="24"/>
                <w:szCs w:val="24"/>
              </w:rPr>
              <w:t>to establish psychological safety and dependability</w:t>
            </w:r>
          </w:p>
          <w:p w14:paraId="6269A612" w14:textId="5B9A51C7" w:rsidR="00A442C1" w:rsidRPr="00D83CFE" w:rsidRDefault="00A442C1" w:rsidP="00584885">
            <w:pPr>
              <w:pStyle w:val="ListParagraph"/>
              <w:numPr>
                <w:ilvl w:val="0"/>
                <w:numId w:val="22"/>
              </w:numPr>
              <w:rPr>
                <w:rFonts w:ascii="Times New Roman" w:eastAsia="Times New Roman" w:hAnsi="Times New Roman" w:cs="Times New Roman"/>
                <w:sz w:val="24"/>
                <w:szCs w:val="24"/>
              </w:rPr>
            </w:pPr>
            <w:r w:rsidRPr="00D83CFE">
              <w:rPr>
                <w:rFonts w:ascii="Times New Roman" w:hAnsi="Times New Roman" w:cs="Times New Roman"/>
                <w:sz w:val="24"/>
                <w:szCs w:val="24"/>
              </w:rPr>
              <w:t>providing examples of actions that build and maintain trust</w:t>
            </w:r>
            <w:r>
              <w:rPr>
                <w:rFonts w:ascii="Times New Roman" w:hAnsi="Times New Roman" w:cs="Times New Roman"/>
                <w:sz w:val="24"/>
                <w:szCs w:val="24"/>
              </w:rPr>
              <w:t xml:space="preserve">, </w:t>
            </w:r>
            <w:r w:rsidRPr="00535D3E">
              <w:rPr>
                <w:rFonts w:ascii="Times New Roman" w:hAnsi="Times New Roman" w:cs="Times New Roman"/>
                <w:sz w:val="24"/>
                <w:szCs w:val="24"/>
              </w:rPr>
              <w:t>such as meeting commitments, admitting mistakes, communicating honestly, and recognizing contributions</w:t>
            </w:r>
            <w:r w:rsidRPr="00D83CFE">
              <w:rPr>
                <w:rFonts w:ascii="Times New Roman" w:hAnsi="Times New Roman" w:cs="Times New Roman"/>
                <w:sz w:val="24"/>
                <w:szCs w:val="24"/>
              </w:rPr>
              <w:t>.</w:t>
            </w:r>
          </w:p>
        </w:tc>
        <w:tc>
          <w:tcPr>
            <w:tcW w:w="4240" w:type="dxa"/>
          </w:tcPr>
          <w:p w14:paraId="1167D7EB"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38A64894" w14:textId="1ACF9563"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actions demonstrate accountability?</w:t>
            </w:r>
          </w:p>
          <w:p w14:paraId="5E3B2A22" w14:textId="1CEA92DA"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should leaders openly communicate decisions or challenges?</w:t>
            </w:r>
          </w:p>
          <w:p w14:paraId="1ECC486C" w14:textId="076C9613"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consistency essential for trust?</w:t>
            </w:r>
          </w:p>
          <w:p w14:paraId="0A14DE94" w14:textId="254A16C7"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can leaders show respect in everyday interactions?</w:t>
            </w:r>
          </w:p>
        </w:tc>
        <w:tc>
          <w:tcPr>
            <w:tcW w:w="2425" w:type="dxa"/>
          </w:tcPr>
          <w:p w14:paraId="148DD579" w14:textId="0F0EE845"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9.C, 9.LU, 10.C, 10.LU, 11.C, 11.LU, 12.C, 12.LU</w:t>
            </w:r>
          </w:p>
        </w:tc>
      </w:tr>
      <w:tr w:rsidR="00A442C1" w:rsidRPr="00D83CFE" w14:paraId="6855FF90" w14:textId="20432DBE" w:rsidTr="00C753F8">
        <w:tblPrEx>
          <w:tblCellMar>
            <w:left w:w="115" w:type="dxa"/>
            <w:right w:w="115" w:type="dxa"/>
          </w:tblCellMar>
        </w:tblPrEx>
        <w:tc>
          <w:tcPr>
            <w:tcW w:w="728" w:type="dxa"/>
            <w:shd w:val="clear" w:color="auto" w:fill="FFFFFF" w:themeFill="background1"/>
          </w:tcPr>
          <w:p w14:paraId="2F80ECA2" w14:textId="6A06C7D5"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1833C9EA" w14:textId="6D9A36EA" w:rsidR="00A442C1" w:rsidRPr="00D83CFE" w:rsidRDefault="00A442C1" w:rsidP="00584885">
            <w:pPr>
              <w:rPr>
                <w:rFonts w:ascii="Times New Roman" w:eastAsia="Times New Roman" w:hAnsi="Times New Roman" w:cs="Times New Roman"/>
                <w:sz w:val="24"/>
                <w:szCs w:val="24"/>
              </w:rPr>
            </w:pPr>
            <w:r w:rsidRPr="00D83CFE">
              <w:rPr>
                <w:rFonts w:ascii="Times New Roman" w:hAnsi="Times New Roman" w:cs="Times New Roman"/>
                <w:sz w:val="24"/>
                <w:szCs w:val="24"/>
              </w:rPr>
              <w:t>Conduct formal and informal leadership briefings.</w:t>
            </w:r>
          </w:p>
        </w:tc>
        <w:tc>
          <w:tcPr>
            <w:tcW w:w="4602" w:type="dxa"/>
            <w:tcBorders>
              <w:top w:val="single" w:sz="4" w:space="0" w:color="auto"/>
              <w:left w:val="single" w:sz="4" w:space="0" w:color="auto"/>
              <w:bottom w:val="single" w:sz="4" w:space="0" w:color="auto"/>
              <w:right w:val="single" w:sz="4" w:space="0" w:color="auto"/>
            </w:tcBorders>
          </w:tcPr>
          <w:p w14:paraId="169E4E60"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Conducting should include</w:t>
            </w:r>
          </w:p>
          <w:p w14:paraId="5D7C271B" w14:textId="5BFBCB7F" w:rsidR="00A442C1" w:rsidRPr="00D83CFE" w:rsidRDefault="00A442C1" w:rsidP="00584885">
            <w:pPr>
              <w:pStyle w:val="ListParagraph"/>
              <w:numPr>
                <w:ilvl w:val="0"/>
                <w:numId w:val="23"/>
              </w:numPr>
              <w:rPr>
                <w:rFonts w:ascii="Times New Roman" w:eastAsia="Times New Roman" w:hAnsi="Times New Roman" w:cs="Times New Roman"/>
                <w:sz w:val="24"/>
                <w:szCs w:val="24"/>
              </w:rPr>
            </w:pPr>
            <w:r w:rsidRPr="00D83CFE">
              <w:rPr>
                <w:rFonts w:ascii="Times New Roman" w:hAnsi="Times New Roman" w:cs="Times New Roman"/>
                <w:sz w:val="24"/>
                <w:szCs w:val="24"/>
              </w:rPr>
              <w:t>preparing structured content</w:t>
            </w:r>
            <w:r>
              <w:rPr>
                <w:rFonts w:ascii="Times New Roman" w:hAnsi="Times New Roman" w:cs="Times New Roman"/>
                <w:sz w:val="24"/>
                <w:szCs w:val="24"/>
              </w:rPr>
              <w:t xml:space="preserve"> </w:t>
            </w:r>
            <w:r w:rsidRPr="00535D3E">
              <w:rPr>
                <w:rFonts w:ascii="Times New Roman" w:hAnsi="Times New Roman" w:cs="Times New Roman"/>
                <w:sz w:val="24"/>
                <w:szCs w:val="24"/>
              </w:rPr>
              <w:t>tailored to audience, purpose, and time constraints</w:t>
            </w:r>
          </w:p>
          <w:p w14:paraId="51A0B365" w14:textId="163C9820" w:rsidR="00A442C1" w:rsidRPr="00D83CFE" w:rsidRDefault="00A442C1" w:rsidP="00584885">
            <w:pPr>
              <w:pStyle w:val="ListParagraph"/>
              <w:numPr>
                <w:ilvl w:val="0"/>
                <w:numId w:val="23"/>
              </w:numPr>
              <w:rPr>
                <w:rFonts w:ascii="Times New Roman" w:eastAsia="Times New Roman" w:hAnsi="Times New Roman" w:cs="Times New Roman"/>
                <w:sz w:val="24"/>
                <w:szCs w:val="24"/>
              </w:rPr>
            </w:pPr>
            <w:r w:rsidRPr="00D83CFE">
              <w:rPr>
                <w:rFonts w:ascii="Times New Roman" w:hAnsi="Times New Roman" w:cs="Times New Roman"/>
                <w:sz w:val="24"/>
                <w:szCs w:val="24"/>
              </w:rPr>
              <w:t>presenting clear expectations</w:t>
            </w:r>
            <w:r>
              <w:rPr>
                <w:rFonts w:ascii="Times New Roman" w:hAnsi="Times New Roman" w:cs="Times New Roman"/>
                <w:sz w:val="24"/>
                <w:szCs w:val="24"/>
              </w:rPr>
              <w:t xml:space="preserve"> </w:t>
            </w:r>
            <w:r w:rsidRPr="00535D3E">
              <w:rPr>
                <w:rFonts w:ascii="Times New Roman" w:hAnsi="Times New Roman" w:cs="Times New Roman"/>
                <w:sz w:val="24"/>
                <w:szCs w:val="24"/>
              </w:rPr>
              <w:t>to ensure shared understanding of objectives and responsibilities</w:t>
            </w:r>
          </w:p>
          <w:p w14:paraId="33A69872" w14:textId="3E92ECFD" w:rsidR="00A442C1" w:rsidRPr="00D83CFE" w:rsidRDefault="00A442C1" w:rsidP="00584885">
            <w:pPr>
              <w:pStyle w:val="ListParagraph"/>
              <w:numPr>
                <w:ilvl w:val="0"/>
                <w:numId w:val="23"/>
              </w:numPr>
              <w:rPr>
                <w:rFonts w:ascii="Times New Roman" w:eastAsia="Times New Roman" w:hAnsi="Times New Roman" w:cs="Times New Roman"/>
                <w:sz w:val="24"/>
                <w:szCs w:val="24"/>
              </w:rPr>
            </w:pPr>
            <w:r w:rsidRPr="00D83CFE">
              <w:rPr>
                <w:rFonts w:ascii="Times New Roman" w:hAnsi="Times New Roman" w:cs="Times New Roman"/>
                <w:sz w:val="24"/>
                <w:szCs w:val="24"/>
              </w:rPr>
              <w:t>responding to questions</w:t>
            </w:r>
            <w:r>
              <w:rPr>
                <w:rFonts w:ascii="Times New Roman" w:hAnsi="Times New Roman" w:cs="Times New Roman"/>
                <w:sz w:val="24"/>
                <w:szCs w:val="24"/>
              </w:rPr>
              <w:t xml:space="preserve"> </w:t>
            </w:r>
            <w:r w:rsidRPr="00535D3E">
              <w:rPr>
                <w:rFonts w:ascii="Times New Roman" w:hAnsi="Times New Roman" w:cs="Times New Roman"/>
                <w:sz w:val="24"/>
                <w:szCs w:val="24"/>
              </w:rPr>
              <w:t>with accuracy, professionalism, and composure</w:t>
            </w:r>
          </w:p>
          <w:p w14:paraId="15D5D2DA" w14:textId="48592024" w:rsidR="00A442C1" w:rsidRPr="00D83CFE" w:rsidRDefault="00A442C1" w:rsidP="00584885">
            <w:pPr>
              <w:pStyle w:val="ListParagraph"/>
              <w:numPr>
                <w:ilvl w:val="0"/>
                <w:numId w:val="23"/>
              </w:numPr>
              <w:rPr>
                <w:rFonts w:ascii="Times New Roman" w:eastAsia="Times New Roman" w:hAnsi="Times New Roman" w:cs="Times New Roman"/>
                <w:sz w:val="24"/>
                <w:szCs w:val="24"/>
              </w:rPr>
            </w:pPr>
            <w:r w:rsidRPr="00D83CFE">
              <w:rPr>
                <w:rFonts w:ascii="Times New Roman" w:hAnsi="Times New Roman" w:cs="Times New Roman"/>
                <w:sz w:val="24"/>
                <w:szCs w:val="24"/>
              </w:rPr>
              <w:t>delivering at least one formal and one informal briefing</w:t>
            </w:r>
            <w:r>
              <w:rPr>
                <w:rFonts w:ascii="Times New Roman" w:hAnsi="Times New Roman" w:cs="Times New Roman"/>
                <w:sz w:val="24"/>
                <w:szCs w:val="24"/>
              </w:rPr>
              <w:t xml:space="preserve">, </w:t>
            </w:r>
            <w:r w:rsidRPr="00535D3E">
              <w:rPr>
                <w:rFonts w:ascii="Times New Roman" w:hAnsi="Times New Roman" w:cs="Times New Roman"/>
                <w:sz w:val="24"/>
                <w:szCs w:val="24"/>
              </w:rPr>
              <w:t>demonstrating adaptability across communication settings</w:t>
            </w:r>
            <w:r w:rsidRPr="00D83CFE">
              <w:rPr>
                <w:rFonts w:ascii="Times New Roman" w:hAnsi="Times New Roman" w:cs="Times New Roman"/>
                <w:sz w:val="24"/>
                <w:szCs w:val="24"/>
              </w:rPr>
              <w:t>.</w:t>
            </w:r>
          </w:p>
        </w:tc>
        <w:tc>
          <w:tcPr>
            <w:tcW w:w="4240" w:type="dxa"/>
          </w:tcPr>
          <w:p w14:paraId="57D31A4D"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1F899C29" w14:textId="77777777"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Who is the intended audience for each type of briefing?</w:t>
            </w:r>
          </w:p>
          <w:p w14:paraId="7D38917B" w14:textId="05ED61F9"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key information must be included?</w:t>
            </w:r>
          </w:p>
          <w:p w14:paraId="7E320B8C" w14:textId="2E938B97"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should a formal vs. an informal briefing be conducted?</w:t>
            </w:r>
          </w:p>
          <w:p w14:paraId="60F20167" w14:textId="490C7335"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are posture and tone important during a briefing?</w:t>
            </w:r>
          </w:p>
          <w:p w14:paraId="4706BB8E" w14:textId="613C6B14"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can leaders respond effectively to questions?</w:t>
            </w:r>
          </w:p>
        </w:tc>
        <w:tc>
          <w:tcPr>
            <w:tcW w:w="2425" w:type="dxa"/>
          </w:tcPr>
          <w:p w14:paraId="4C3EA0FF" w14:textId="49F16187"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9.C, 9.LU, 10.C, 10.LU, 11.C, 11.LU, 12.C, 12.LU</w:t>
            </w:r>
          </w:p>
        </w:tc>
      </w:tr>
      <w:tr w:rsidR="00A442C1" w:rsidRPr="00D83CFE" w14:paraId="17F648AA" w14:textId="19B341B6" w:rsidTr="00C753F8">
        <w:tblPrEx>
          <w:tblCellMar>
            <w:left w:w="115" w:type="dxa"/>
            <w:right w:w="115" w:type="dxa"/>
          </w:tblCellMar>
        </w:tblPrEx>
        <w:tc>
          <w:tcPr>
            <w:tcW w:w="728" w:type="dxa"/>
            <w:shd w:val="clear" w:color="auto" w:fill="FFFFFF" w:themeFill="background1"/>
          </w:tcPr>
          <w:p w14:paraId="33979490" w14:textId="309EA689"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p w14:paraId="045E5794" w14:textId="7E2B2357"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(O)</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463A345E" w14:textId="0466B8F7" w:rsidR="00A442C1" w:rsidRPr="00D83CFE" w:rsidRDefault="00A442C1" w:rsidP="00584885">
            <w:pPr>
              <w:rPr>
                <w:rFonts w:ascii="Times New Roman" w:eastAsia="Times New Roman" w:hAnsi="Times New Roman" w:cs="Times New Roman"/>
                <w:sz w:val="24"/>
                <w:szCs w:val="24"/>
              </w:rPr>
            </w:pPr>
            <w:r>
              <w:rPr>
                <w:rFonts w:ascii="Times New Roman" w:hAnsi="Times New Roman" w:cs="Times New Roman"/>
                <w:sz w:val="24"/>
                <w:szCs w:val="24"/>
              </w:rPr>
              <w:t xml:space="preserve">(Optional) </w:t>
            </w:r>
            <w:r w:rsidRPr="00D83CFE">
              <w:rPr>
                <w:rFonts w:ascii="Times New Roman" w:hAnsi="Times New Roman" w:cs="Times New Roman"/>
                <w:sz w:val="24"/>
                <w:szCs w:val="24"/>
              </w:rPr>
              <w:t>Facilitate group discussions and collaborative tasks.</w:t>
            </w:r>
          </w:p>
        </w:tc>
        <w:tc>
          <w:tcPr>
            <w:tcW w:w="4602" w:type="dxa"/>
            <w:tcBorders>
              <w:top w:val="single" w:sz="4" w:space="0" w:color="auto"/>
              <w:left w:val="single" w:sz="4" w:space="0" w:color="auto"/>
              <w:bottom w:val="single" w:sz="4" w:space="0" w:color="auto"/>
              <w:right w:val="single" w:sz="4" w:space="0" w:color="auto"/>
            </w:tcBorders>
          </w:tcPr>
          <w:p w14:paraId="6B035127" w14:textId="07E58B43"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Facilitation should include</w:t>
            </w:r>
          </w:p>
          <w:p w14:paraId="128B353F" w14:textId="2D09285C" w:rsidR="00A442C1" w:rsidRPr="00D83CFE" w:rsidRDefault="00A442C1" w:rsidP="00584885">
            <w:pPr>
              <w:pStyle w:val="ListParagraph"/>
              <w:numPr>
                <w:ilvl w:val="0"/>
                <w:numId w:val="24"/>
              </w:numPr>
              <w:rPr>
                <w:rFonts w:ascii="Times New Roman" w:eastAsia="Times New Roman" w:hAnsi="Times New Roman" w:cs="Times New Roman"/>
                <w:sz w:val="24"/>
                <w:szCs w:val="24"/>
              </w:rPr>
            </w:pPr>
            <w:r w:rsidRPr="00D83CFE">
              <w:rPr>
                <w:rFonts w:ascii="Times New Roman" w:hAnsi="Times New Roman" w:cs="Times New Roman"/>
                <w:sz w:val="24"/>
                <w:szCs w:val="24"/>
              </w:rPr>
              <w:t>guiding group dialogue</w:t>
            </w:r>
            <w:r>
              <w:rPr>
                <w:rFonts w:ascii="Times New Roman" w:hAnsi="Times New Roman" w:cs="Times New Roman"/>
                <w:sz w:val="24"/>
                <w:szCs w:val="24"/>
              </w:rPr>
              <w:t xml:space="preserve"> </w:t>
            </w:r>
            <w:r w:rsidRPr="00535D3E">
              <w:rPr>
                <w:rFonts w:ascii="Times New Roman" w:hAnsi="Times New Roman" w:cs="Times New Roman"/>
                <w:sz w:val="24"/>
                <w:szCs w:val="24"/>
              </w:rPr>
              <w:t>to maintain focus and encourage meaningful exchange</w:t>
            </w:r>
          </w:p>
          <w:p w14:paraId="64643308" w14:textId="09DE4F15" w:rsidR="00A442C1" w:rsidRPr="00D83CFE" w:rsidRDefault="00A442C1" w:rsidP="00584885">
            <w:pPr>
              <w:pStyle w:val="ListParagraph"/>
              <w:numPr>
                <w:ilvl w:val="0"/>
                <w:numId w:val="24"/>
              </w:numPr>
              <w:rPr>
                <w:rFonts w:ascii="Times New Roman" w:eastAsia="Times New Roman" w:hAnsi="Times New Roman" w:cs="Times New Roman"/>
                <w:sz w:val="24"/>
                <w:szCs w:val="24"/>
              </w:rPr>
            </w:pPr>
            <w:r w:rsidRPr="00D83CFE">
              <w:rPr>
                <w:rFonts w:ascii="Times New Roman" w:hAnsi="Times New Roman" w:cs="Times New Roman"/>
                <w:sz w:val="24"/>
                <w:szCs w:val="24"/>
              </w:rPr>
              <w:t>maintaining focus</w:t>
            </w:r>
            <w:r>
              <w:rPr>
                <w:rFonts w:ascii="Times New Roman" w:hAnsi="Times New Roman" w:cs="Times New Roman"/>
                <w:sz w:val="24"/>
                <w:szCs w:val="24"/>
              </w:rPr>
              <w:t xml:space="preserve"> </w:t>
            </w:r>
            <w:r w:rsidRPr="00535D3E">
              <w:rPr>
                <w:rFonts w:ascii="Times New Roman" w:hAnsi="Times New Roman" w:cs="Times New Roman"/>
                <w:sz w:val="24"/>
                <w:szCs w:val="24"/>
              </w:rPr>
              <w:t>by redirecting distractions and reinforcing agenda goals</w:t>
            </w:r>
          </w:p>
          <w:p w14:paraId="24EACFF5" w14:textId="0F323193" w:rsidR="00A442C1" w:rsidRPr="00D83CFE" w:rsidRDefault="00A442C1" w:rsidP="00584885">
            <w:pPr>
              <w:pStyle w:val="ListParagraph"/>
              <w:numPr>
                <w:ilvl w:val="0"/>
                <w:numId w:val="24"/>
              </w:numPr>
              <w:rPr>
                <w:rFonts w:ascii="Times New Roman" w:eastAsia="Times New Roman" w:hAnsi="Times New Roman" w:cs="Times New Roman"/>
                <w:sz w:val="24"/>
                <w:szCs w:val="24"/>
              </w:rPr>
            </w:pPr>
            <w:r w:rsidRPr="00D83CFE">
              <w:rPr>
                <w:rFonts w:ascii="Times New Roman" w:hAnsi="Times New Roman" w:cs="Times New Roman"/>
                <w:sz w:val="24"/>
                <w:szCs w:val="24"/>
              </w:rPr>
              <w:t>ensuring participation</w:t>
            </w:r>
            <w:r>
              <w:rPr>
                <w:rFonts w:ascii="Times New Roman" w:hAnsi="Times New Roman" w:cs="Times New Roman"/>
                <w:sz w:val="24"/>
                <w:szCs w:val="24"/>
              </w:rPr>
              <w:t xml:space="preserve"> </w:t>
            </w:r>
            <w:r w:rsidRPr="00535D3E">
              <w:rPr>
                <w:rFonts w:ascii="Times New Roman" w:hAnsi="Times New Roman" w:cs="Times New Roman"/>
                <w:sz w:val="24"/>
                <w:szCs w:val="24"/>
              </w:rPr>
              <w:t>by engaging quieter members and welcoming diverse viewpoints</w:t>
            </w:r>
          </w:p>
          <w:p w14:paraId="5E845130" w14:textId="6FF86C6E" w:rsidR="00A442C1" w:rsidRPr="00D83CFE" w:rsidRDefault="00A442C1" w:rsidP="00584885">
            <w:pPr>
              <w:pStyle w:val="ListParagraph"/>
              <w:numPr>
                <w:ilvl w:val="0"/>
                <w:numId w:val="24"/>
              </w:numPr>
              <w:rPr>
                <w:rFonts w:ascii="Times New Roman" w:eastAsia="Times New Roman" w:hAnsi="Times New Roman" w:cs="Times New Roman"/>
                <w:sz w:val="24"/>
                <w:szCs w:val="24"/>
              </w:rPr>
            </w:pPr>
            <w:r w:rsidRPr="00D83CFE">
              <w:rPr>
                <w:rFonts w:ascii="Times New Roman" w:hAnsi="Times New Roman" w:cs="Times New Roman"/>
                <w:sz w:val="24"/>
                <w:szCs w:val="24"/>
              </w:rPr>
              <w:lastRenderedPageBreak/>
              <w:t>managing time</w:t>
            </w:r>
            <w:r>
              <w:rPr>
                <w:rFonts w:ascii="Times New Roman" w:hAnsi="Times New Roman" w:cs="Times New Roman"/>
                <w:sz w:val="24"/>
                <w:szCs w:val="24"/>
              </w:rPr>
              <w:t xml:space="preserve"> </w:t>
            </w:r>
            <w:r w:rsidRPr="00535D3E">
              <w:rPr>
                <w:rFonts w:ascii="Times New Roman" w:hAnsi="Times New Roman" w:cs="Times New Roman"/>
                <w:sz w:val="24"/>
                <w:szCs w:val="24"/>
              </w:rPr>
              <w:t>effectively to balance discussion with task completion</w:t>
            </w:r>
          </w:p>
          <w:p w14:paraId="41F7DA0F" w14:textId="5787A00A" w:rsidR="00A442C1" w:rsidRPr="00D83CFE" w:rsidRDefault="00A442C1" w:rsidP="00584885">
            <w:pPr>
              <w:pStyle w:val="ListParagraph"/>
              <w:numPr>
                <w:ilvl w:val="0"/>
                <w:numId w:val="24"/>
              </w:numPr>
              <w:rPr>
                <w:rFonts w:ascii="Times New Roman" w:eastAsia="Times New Roman" w:hAnsi="Times New Roman" w:cs="Times New Roman"/>
                <w:sz w:val="24"/>
                <w:szCs w:val="24"/>
              </w:rPr>
            </w:pPr>
            <w:r w:rsidRPr="00D83CFE">
              <w:rPr>
                <w:rFonts w:ascii="Times New Roman" w:hAnsi="Times New Roman" w:cs="Times New Roman"/>
                <w:sz w:val="24"/>
                <w:szCs w:val="24"/>
              </w:rPr>
              <w:t>summarizing key points</w:t>
            </w:r>
            <w:r>
              <w:rPr>
                <w:rFonts w:ascii="Times New Roman" w:hAnsi="Times New Roman" w:cs="Times New Roman"/>
                <w:sz w:val="24"/>
                <w:szCs w:val="24"/>
              </w:rPr>
              <w:t xml:space="preserve"> </w:t>
            </w:r>
            <w:r w:rsidRPr="00535D3E">
              <w:rPr>
                <w:rFonts w:ascii="Times New Roman" w:hAnsi="Times New Roman" w:cs="Times New Roman"/>
                <w:sz w:val="24"/>
                <w:szCs w:val="24"/>
              </w:rPr>
              <w:t>to confirm understanding and document group progress</w:t>
            </w:r>
            <w:r w:rsidRPr="00D83CFE">
              <w:rPr>
                <w:rFonts w:ascii="Times New Roman" w:hAnsi="Times New Roman" w:cs="Times New Roman"/>
                <w:sz w:val="24"/>
                <w:szCs w:val="24"/>
              </w:rPr>
              <w:t>.</w:t>
            </w:r>
            <w:r>
              <w:rPr>
                <w:rFonts w:ascii="Times New Roman" w:hAnsi="Times New Roman" w:cs="Times New Roman"/>
                <w:sz w:val="24"/>
                <w:szCs w:val="24"/>
              </w:rPr>
              <w:t xml:space="preserve"> </w:t>
            </w:r>
          </w:p>
        </w:tc>
        <w:tc>
          <w:tcPr>
            <w:tcW w:w="4240" w:type="dxa"/>
          </w:tcPr>
          <w:p w14:paraId="58A4E432"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lastRenderedPageBreak/>
              <w:t>Process/Skill Questions:</w:t>
            </w:r>
          </w:p>
          <w:p w14:paraId="60DD0369" w14:textId="77777777"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Who should be encouraged to participate during discussions?</w:t>
            </w:r>
          </w:p>
          <w:p w14:paraId="19D8AF02" w14:textId="1C0E38C7"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strategies help maintain focus and engagement?</w:t>
            </w:r>
          </w:p>
          <w:p w14:paraId="28BEADBB" w14:textId="1ABF5F01"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should facilitators redirect the conversation?</w:t>
            </w:r>
          </w:p>
          <w:p w14:paraId="361B95C8" w14:textId="03A2FC90"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balanced participation important?</w:t>
            </w:r>
          </w:p>
          <w:p w14:paraId="5C75381B" w14:textId="40691B57"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lastRenderedPageBreak/>
              <w:t>How can leaders summarize key points clearly?</w:t>
            </w:r>
          </w:p>
        </w:tc>
        <w:tc>
          <w:tcPr>
            <w:tcW w:w="2425" w:type="dxa"/>
          </w:tcPr>
          <w:p w14:paraId="0CECAC40" w14:textId="4C37564D"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lastRenderedPageBreak/>
              <w:t>English: 9.C, 9.LU, 10.C, 10.LU, 11.C, 11.LU, 12.C, 12.LU</w:t>
            </w:r>
          </w:p>
        </w:tc>
      </w:tr>
      <w:tr w:rsidR="00A442C1" w:rsidRPr="00D83CFE" w14:paraId="6433BEF9" w14:textId="6E98D183" w:rsidTr="00C753F8">
        <w:tblPrEx>
          <w:tblCellMar>
            <w:left w:w="115" w:type="dxa"/>
            <w:right w:w="115" w:type="dxa"/>
          </w:tblCellMar>
        </w:tblPrEx>
        <w:tc>
          <w:tcPr>
            <w:tcW w:w="728" w:type="dxa"/>
            <w:shd w:val="clear" w:color="auto" w:fill="FFFFFF" w:themeFill="background1"/>
          </w:tcPr>
          <w:p w14:paraId="2097DFFD" w14:textId="3EF12314"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01E26C8C" w14:textId="64F54CC0" w:rsidR="00A442C1" w:rsidRPr="00D83CFE" w:rsidRDefault="00A442C1" w:rsidP="00584885">
            <w:pPr>
              <w:rPr>
                <w:rFonts w:ascii="Times New Roman" w:eastAsia="Times New Roman" w:hAnsi="Times New Roman" w:cs="Times New Roman"/>
                <w:sz w:val="24"/>
                <w:szCs w:val="24"/>
              </w:rPr>
            </w:pPr>
            <w:r w:rsidRPr="00D83CFE">
              <w:rPr>
                <w:rFonts w:ascii="Times New Roman" w:hAnsi="Times New Roman" w:cs="Times New Roman"/>
                <w:sz w:val="24"/>
                <w:szCs w:val="24"/>
              </w:rPr>
              <w:t>Evaluate team performance using after action review (AAR) procedures.</w:t>
            </w:r>
          </w:p>
        </w:tc>
        <w:tc>
          <w:tcPr>
            <w:tcW w:w="4602" w:type="dxa"/>
            <w:tcBorders>
              <w:top w:val="single" w:sz="4" w:space="0" w:color="auto"/>
              <w:left w:val="single" w:sz="4" w:space="0" w:color="auto"/>
              <w:bottom w:val="single" w:sz="4" w:space="0" w:color="auto"/>
              <w:right w:val="single" w:sz="4" w:space="0" w:color="auto"/>
            </w:tcBorders>
          </w:tcPr>
          <w:p w14:paraId="512E9D3A"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Evaluation should include</w:t>
            </w:r>
          </w:p>
          <w:p w14:paraId="14533614" w14:textId="2D218F47" w:rsidR="00A442C1" w:rsidRPr="00D83CFE" w:rsidRDefault="00A442C1" w:rsidP="00584885">
            <w:pPr>
              <w:pStyle w:val="ListParagraph"/>
              <w:numPr>
                <w:ilvl w:val="0"/>
                <w:numId w:val="25"/>
              </w:numPr>
              <w:rPr>
                <w:rFonts w:ascii="Times New Roman" w:eastAsia="Times New Roman" w:hAnsi="Times New Roman" w:cs="Times New Roman"/>
                <w:sz w:val="24"/>
                <w:szCs w:val="24"/>
              </w:rPr>
            </w:pPr>
            <w:r w:rsidRPr="00D83CFE">
              <w:rPr>
                <w:rFonts w:ascii="Times New Roman" w:hAnsi="Times New Roman" w:cs="Times New Roman"/>
                <w:sz w:val="24"/>
                <w:szCs w:val="24"/>
              </w:rPr>
              <w:t xml:space="preserve">identifying what happened, what went well, </w:t>
            </w:r>
            <w:r>
              <w:rPr>
                <w:rFonts w:ascii="Times New Roman" w:hAnsi="Times New Roman" w:cs="Times New Roman"/>
                <w:sz w:val="24"/>
                <w:szCs w:val="24"/>
              </w:rPr>
              <w:t xml:space="preserve">and </w:t>
            </w:r>
            <w:r w:rsidRPr="00D83CFE">
              <w:rPr>
                <w:rFonts w:ascii="Times New Roman" w:hAnsi="Times New Roman" w:cs="Times New Roman"/>
                <w:sz w:val="24"/>
                <w:szCs w:val="24"/>
              </w:rPr>
              <w:t>what needs improvement,</w:t>
            </w:r>
            <w:r>
              <w:rPr>
                <w:rFonts w:ascii="Times New Roman" w:hAnsi="Times New Roman" w:cs="Times New Roman"/>
                <w:sz w:val="24"/>
                <w:szCs w:val="24"/>
              </w:rPr>
              <w:t xml:space="preserve"> </w:t>
            </w:r>
            <w:r w:rsidRPr="00B7360C">
              <w:rPr>
                <w:rFonts w:ascii="Times New Roman" w:hAnsi="Times New Roman" w:cs="Times New Roman"/>
                <w:sz w:val="24"/>
                <w:szCs w:val="24"/>
              </w:rPr>
              <w:t>based on objective evidence and team input</w:t>
            </w:r>
          </w:p>
          <w:p w14:paraId="666AD595" w14:textId="4A5F91F7" w:rsidR="00A442C1" w:rsidRPr="00D83CFE" w:rsidRDefault="00A442C1" w:rsidP="00584885">
            <w:pPr>
              <w:pStyle w:val="ListParagraph"/>
              <w:numPr>
                <w:ilvl w:val="0"/>
                <w:numId w:val="25"/>
              </w:numPr>
              <w:rPr>
                <w:rFonts w:ascii="Times New Roman" w:eastAsia="Times New Roman" w:hAnsi="Times New Roman" w:cs="Times New Roman"/>
                <w:sz w:val="24"/>
                <w:szCs w:val="24"/>
              </w:rPr>
            </w:pPr>
            <w:r w:rsidRPr="00D83CFE">
              <w:rPr>
                <w:rFonts w:ascii="Times New Roman" w:hAnsi="Times New Roman" w:cs="Times New Roman"/>
                <w:sz w:val="24"/>
                <w:szCs w:val="24"/>
              </w:rPr>
              <w:t>applying AAR results to adjust future performance</w:t>
            </w:r>
            <w:r>
              <w:rPr>
                <w:rFonts w:ascii="Times New Roman" w:hAnsi="Times New Roman" w:cs="Times New Roman"/>
                <w:sz w:val="24"/>
                <w:szCs w:val="24"/>
              </w:rPr>
              <w:t xml:space="preserve"> </w:t>
            </w:r>
            <w:r w:rsidRPr="00B7360C">
              <w:rPr>
                <w:rFonts w:ascii="Times New Roman" w:hAnsi="Times New Roman" w:cs="Times New Roman"/>
                <w:sz w:val="24"/>
                <w:szCs w:val="24"/>
              </w:rPr>
              <w:t>by translating lessons learned into actionable improvements</w:t>
            </w:r>
            <w:r w:rsidRPr="00D83CFE">
              <w:rPr>
                <w:rFonts w:ascii="Times New Roman" w:hAnsi="Times New Roman" w:cs="Times New Roman"/>
                <w:sz w:val="24"/>
                <w:szCs w:val="24"/>
              </w:rPr>
              <w:t>.</w:t>
            </w:r>
          </w:p>
        </w:tc>
        <w:tc>
          <w:tcPr>
            <w:tcW w:w="4240" w:type="dxa"/>
          </w:tcPr>
          <w:p w14:paraId="48D34567"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5486A62C" w14:textId="77777777"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Who contributed to the outcomes being reviewed?</w:t>
            </w:r>
          </w:p>
          <w:p w14:paraId="4CA1BEB3" w14:textId="2AF26788"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went well during the task or mission?</w:t>
            </w:r>
          </w:p>
          <w:p w14:paraId="741DB543" w14:textId="6AF6CFC1"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did challenges or gaps occur?</w:t>
            </w:r>
          </w:p>
          <w:p w14:paraId="32BFBC2F" w14:textId="50D9E30B"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identifying lessons learned valuable?</w:t>
            </w:r>
          </w:p>
          <w:p w14:paraId="2B9091BD" w14:textId="4B03A0C4"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can the team improve performance next time?</w:t>
            </w:r>
          </w:p>
        </w:tc>
        <w:tc>
          <w:tcPr>
            <w:tcW w:w="2425" w:type="dxa"/>
          </w:tcPr>
          <w:p w14:paraId="77AA8C9E" w14:textId="01F6B526"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9.C, 9.LU, 10.C, 10.LU, 11.C, 11.LU, 12.C, 12.LU</w:t>
            </w:r>
          </w:p>
        </w:tc>
      </w:tr>
      <w:tr w:rsidR="00A442C1" w:rsidRPr="00D83CFE" w14:paraId="22EAD8B6" w14:textId="64E17751" w:rsidTr="00C753F8">
        <w:tblPrEx>
          <w:tblCellMar>
            <w:left w:w="115" w:type="dxa"/>
            <w:right w:w="115" w:type="dxa"/>
          </w:tblCellMar>
        </w:tblPrEx>
        <w:tc>
          <w:tcPr>
            <w:tcW w:w="728" w:type="dxa"/>
            <w:shd w:val="clear" w:color="auto" w:fill="FFFFFF" w:themeFill="background1"/>
          </w:tcPr>
          <w:p w14:paraId="0CAAEE13" w14:textId="3A452DED"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p w14:paraId="47B10AF4" w14:textId="47D23757"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(O)</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043BB0BC" w14:textId="0AFFA9C1" w:rsidR="00A442C1" w:rsidRPr="00D83CFE" w:rsidRDefault="00A442C1" w:rsidP="00584885">
            <w:pPr>
              <w:rPr>
                <w:rFonts w:ascii="Times New Roman" w:eastAsia="Times New Roman" w:hAnsi="Times New Roman" w:cs="Times New Roman"/>
                <w:sz w:val="24"/>
                <w:szCs w:val="24"/>
              </w:rPr>
            </w:pPr>
            <w:r>
              <w:rPr>
                <w:rFonts w:ascii="Times New Roman" w:hAnsi="Times New Roman" w:cs="Times New Roman"/>
                <w:sz w:val="24"/>
                <w:szCs w:val="24"/>
              </w:rPr>
              <w:t xml:space="preserve">(Optional) </w:t>
            </w:r>
            <w:r w:rsidRPr="00D83CFE">
              <w:rPr>
                <w:rFonts w:ascii="Times New Roman" w:hAnsi="Times New Roman" w:cs="Times New Roman"/>
                <w:sz w:val="24"/>
                <w:szCs w:val="24"/>
              </w:rPr>
              <w:t>Create a team operating agreement.</w:t>
            </w:r>
          </w:p>
        </w:tc>
        <w:tc>
          <w:tcPr>
            <w:tcW w:w="4602" w:type="dxa"/>
            <w:tcBorders>
              <w:top w:val="single" w:sz="4" w:space="0" w:color="auto"/>
              <w:left w:val="single" w:sz="4" w:space="0" w:color="auto"/>
              <w:bottom w:val="single" w:sz="4" w:space="0" w:color="auto"/>
              <w:right w:val="single" w:sz="4" w:space="0" w:color="auto"/>
            </w:tcBorders>
          </w:tcPr>
          <w:p w14:paraId="5D120BD2"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Creation should include</w:t>
            </w:r>
          </w:p>
          <w:p w14:paraId="3541998D" w14:textId="3B95FB49" w:rsidR="00A442C1" w:rsidRPr="00D83CFE" w:rsidRDefault="00A442C1" w:rsidP="00584885">
            <w:pPr>
              <w:pStyle w:val="ListParagraph"/>
              <w:numPr>
                <w:ilvl w:val="0"/>
                <w:numId w:val="26"/>
              </w:numPr>
              <w:rPr>
                <w:rFonts w:ascii="Times New Roman" w:eastAsia="Times New Roman" w:hAnsi="Times New Roman" w:cs="Times New Roman"/>
                <w:sz w:val="24"/>
                <w:szCs w:val="24"/>
              </w:rPr>
            </w:pPr>
            <w:r w:rsidRPr="00D83CFE">
              <w:rPr>
                <w:rFonts w:ascii="Times New Roman" w:hAnsi="Times New Roman" w:cs="Times New Roman"/>
                <w:sz w:val="24"/>
                <w:szCs w:val="24"/>
              </w:rPr>
              <w:t>drafting shared norms, roles, responsibilities, communication expectations, and conflict protocols</w:t>
            </w:r>
            <w:r>
              <w:rPr>
                <w:rFonts w:ascii="Times New Roman" w:hAnsi="Times New Roman" w:cs="Times New Roman"/>
                <w:sz w:val="24"/>
                <w:szCs w:val="24"/>
              </w:rPr>
              <w:t xml:space="preserve"> t</w:t>
            </w:r>
            <w:r w:rsidRPr="00B7360C">
              <w:rPr>
                <w:rFonts w:ascii="Times New Roman" w:hAnsi="Times New Roman" w:cs="Times New Roman"/>
                <w:sz w:val="24"/>
                <w:szCs w:val="24"/>
              </w:rPr>
              <w:t>hat reflect team values and performance goals</w:t>
            </w:r>
          </w:p>
          <w:p w14:paraId="00F7C7FC" w14:textId="683C0F2F" w:rsidR="00A442C1" w:rsidRPr="00D83CFE" w:rsidRDefault="00A442C1" w:rsidP="00584885">
            <w:pPr>
              <w:pStyle w:val="ListParagraph"/>
              <w:numPr>
                <w:ilvl w:val="0"/>
                <w:numId w:val="26"/>
              </w:numPr>
              <w:rPr>
                <w:rFonts w:ascii="Times New Roman" w:eastAsia="Times New Roman" w:hAnsi="Times New Roman" w:cs="Times New Roman"/>
                <w:sz w:val="24"/>
                <w:szCs w:val="24"/>
              </w:rPr>
            </w:pPr>
            <w:r w:rsidRPr="00D83CFE">
              <w:rPr>
                <w:rFonts w:ascii="Times New Roman" w:hAnsi="Times New Roman" w:cs="Times New Roman"/>
                <w:sz w:val="24"/>
                <w:szCs w:val="24"/>
              </w:rPr>
              <w:t>collaborating with peers to finalize and adopt the agreement</w:t>
            </w:r>
            <w:r>
              <w:rPr>
                <w:rFonts w:ascii="Times New Roman" w:hAnsi="Times New Roman" w:cs="Times New Roman"/>
                <w:sz w:val="24"/>
                <w:szCs w:val="24"/>
              </w:rPr>
              <w:t xml:space="preserve"> to </w:t>
            </w:r>
            <w:r w:rsidRPr="00B7360C">
              <w:rPr>
                <w:rFonts w:ascii="Times New Roman" w:hAnsi="Times New Roman" w:cs="Times New Roman"/>
                <w:sz w:val="24"/>
                <w:szCs w:val="24"/>
              </w:rPr>
              <w:t>ensur</w:t>
            </w:r>
            <w:r>
              <w:rPr>
                <w:rFonts w:ascii="Times New Roman" w:hAnsi="Times New Roman" w:cs="Times New Roman"/>
                <w:sz w:val="24"/>
                <w:szCs w:val="24"/>
              </w:rPr>
              <w:t xml:space="preserve">e </w:t>
            </w:r>
            <w:r w:rsidRPr="00B7360C">
              <w:rPr>
                <w:rFonts w:ascii="Times New Roman" w:hAnsi="Times New Roman" w:cs="Times New Roman"/>
                <w:sz w:val="24"/>
                <w:szCs w:val="24"/>
              </w:rPr>
              <w:t>shared ownership and commitment</w:t>
            </w:r>
            <w:r w:rsidRPr="00D83CFE">
              <w:rPr>
                <w:rFonts w:ascii="Times New Roman" w:hAnsi="Times New Roman" w:cs="Times New Roman"/>
                <w:sz w:val="24"/>
                <w:szCs w:val="24"/>
              </w:rPr>
              <w:t>.</w:t>
            </w:r>
          </w:p>
        </w:tc>
        <w:tc>
          <w:tcPr>
            <w:tcW w:w="4240" w:type="dxa"/>
          </w:tcPr>
          <w:p w14:paraId="6C1A6831"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2360E51A" w14:textId="77777777"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Who is responsible for upholding team norms?</w:t>
            </w:r>
          </w:p>
          <w:p w14:paraId="5741CDD1" w14:textId="54BACB9F"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expectations should be included in the agreement?</w:t>
            </w:r>
          </w:p>
          <w:p w14:paraId="1281ADAF" w14:textId="50D4BD3B"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should the agreement be reviewed or revised?</w:t>
            </w:r>
          </w:p>
          <w:p w14:paraId="13F0D57D" w14:textId="3400DEE7"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are shared norms important for teamwork?</w:t>
            </w:r>
          </w:p>
          <w:p w14:paraId="3CBFBE0D" w14:textId="2295026B"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will conflict protocols be applied?</w:t>
            </w:r>
          </w:p>
        </w:tc>
        <w:tc>
          <w:tcPr>
            <w:tcW w:w="2425" w:type="dxa"/>
          </w:tcPr>
          <w:p w14:paraId="38AB4A40" w14:textId="709018DE"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9.C, 9.LU, 10.C, 10.LU, 11.C, 11.LU, 12.C, 12.LU</w:t>
            </w:r>
          </w:p>
        </w:tc>
      </w:tr>
      <w:tr w:rsidR="00A442C1" w:rsidRPr="00D83CFE" w14:paraId="4EE3118A" w14:textId="1E4C3B57" w:rsidTr="00C753F8">
        <w:tblPrEx>
          <w:tblCellMar>
            <w:left w:w="115" w:type="dxa"/>
            <w:right w:w="115" w:type="dxa"/>
          </w:tblCellMar>
        </w:tblPrEx>
        <w:tc>
          <w:tcPr>
            <w:tcW w:w="728" w:type="dxa"/>
            <w:shd w:val="clear" w:color="auto" w:fill="FFFFFF" w:themeFill="background1"/>
          </w:tcPr>
          <w:p w14:paraId="466B19C5" w14:textId="17702A9B"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268870D8" w14:textId="3C102BFA" w:rsidR="00A442C1" w:rsidRPr="00D83CFE" w:rsidRDefault="00A442C1" w:rsidP="00584885">
            <w:pPr>
              <w:rPr>
                <w:rFonts w:ascii="Times New Roman" w:eastAsia="Times New Roman" w:hAnsi="Times New Roman" w:cs="Times New Roman"/>
                <w:sz w:val="24"/>
                <w:szCs w:val="24"/>
              </w:rPr>
            </w:pPr>
            <w:r w:rsidRPr="00D83CFE">
              <w:rPr>
                <w:rFonts w:ascii="Times New Roman" w:hAnsi="Times New Roman" w:cs="Times New Roman"/>
                <w:sz w:val="24"/>
                <w:szCs w:val="24"/>
              </w:rPr>
              <w:t>Adapt leadership style to meet team needs.</w:t>
            </w:r>
          </w:p>
        </w:tc>
        <w:tc>
          <w:tcPr>
            <w:tcW w:w="4602" w:type="dxa"/>
            <w:tcBorders>
              <w:top w:val="single" w:sz="4" w:space="0" w:color="auto"/>
              <w:left w:val="single" w:sz="4" w:space="0" w:color="auto"/>
              <w:bottom w:val="single" w:sz="4" w:space="0" w:color="auto"/>
              <w:right w:val="single" w:sz="4" w:space="0" w:color="auto"/>
            </w:tcBorders>
          </w:tcPr>
          <w:p w14:paraId="41AD6C63" w14:textId="590AD759"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 xml:space="preserve">Adaptation should include </w:t>
            </w:r>
          </w:p>
          <w:p w14:paraId="55789B94" w14:textId="5F4EB0F9" w:rsidR="00A442C1" w:rsidRPr="00D83CFE" w:rsidRDefault="00A442C1" w:rsidP="00584885">
            <w:pPr>
              <w:pStyle w:val="ListParagraph"/>
              <w:numPr>
                <w:ilvl w:val="0"/>
                <w:numId w:val="27"/>
              </w:numPr>
              <w:rPr>
                <w:rFonts w:ascii="Times New Roman" w:eastAsia="Times New Roman" w:hAnsi="Times New Roman" w:cs="Times New Roman"/>
                <w:sz w:val="24"/>
                <w:szCs w:val="24"/>
              </w:rPr>
            </w:pPr>
            <w:r w:rsidRPr="00D83CFE">
              <w:rPr>
                <w:rFonts w:ascii="Times New Roman" w:hAnsi="Times New Roman" w:cs="Times New Roman"/>
                <w:sz w:val="24"/>
                <w:szCs w:val="24"/>
              </w:rPr>
              <w:t xml:space="preserve">recognizing situational demands, altering tone, level of direction, or support </w:t>
            </w:r>
            <w:r w:rsidRPr="00B7360C">
              <w:rPr>
                <w:rFonts w:ascii="Times New Roman" w:hAnsi="Times New Roman" w:cs="Times New Roman"/>
                <w:sz w:val="24"/>
                <w:szCs w:val="24"/>
              </w:rPr>
              <w:t>to align with team readiness, task complexity, and urgency</w:t>
            </w:r>
          </w:p>
          <w:p w14:paraId="5B5DE72F" w14:textId="136A3138" w:rsidR="00A442C1" w:rsidRPr="00D83CFE" w:rsidRDefault="00A442C1" w:rsidP="00584885">
            <w:pPr>
              <w:pStyle w:val="ListParagraph"/>
              <w:numPr>
                <w:ilvl w:val="0"/>
                <w:numId w:val="27"/>
              </w:numPr>
              <w:rPr>
                <w:rFonts w:ascii="Times New Roman" w:eastAsia="Times New Roman" w:hAnsi="Times New Roman" w:cs="Times New Roman"/>
                <w:sz w:val="24"/>
                <w:szCs w:val="24"/>
              </w:rPr>
            </w:pPr>
            <w:r>
              <w:rPr>
                <w:rFonts w:ascii="Times New Roman" w:hAnsi="Times New Roman" w:cs="Times New Roman"/>
                <w:sz w:val="24"/>
                <w:szCs w:val="24"/>
              </w:rPr>
              <w:lastRenderedPageBreak/>
              <w:t xml:space="preserve">demonstrating </w:t>
            </w:r>
            <w:r w:rsidRPr="00B7360C">
              <w:rPr>
                <w:rFonts w:ascii="Times New Roman" w:hAnsi="Times New Roman" w:cs="Times New Roman"/>
                <w:sz w:val="24"/>
                <w:szCs w:val="24"/>
              </w:rPr>
              <w:t>flexibility, emotional intelligence, and situational awareness</w:t>
            </w:r>
            <w:r w:rsidRPr="00D83CFE">
              <w:rPr>
                <w:rFonts w:ascii="Times New Roman" w:hAnsi="Times New Roman" w:cs="Times New Roman"/>
                <w:sz w:val="24"/>
                <w:szCs w:val="24"/>
              </w:rPr>
              <w:t>.</w:t>
            </w:r>
          </w:p>
        </w:tc>
        <w:tc>
          <w:tcPr>
            <w:tcW w:w="4240" w:type="dxa"/>
          </w:tcPr>
          <w:p w14:paraId="4C1C0F98"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lastRenderedPageBreak/>
              <w:t>Process/Skill Questions:</w:t>
            </w:r>
          </w:p>
          <w:p w14:paraId="0BF94E61" w14:textId="77777777"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Who determines what level of support the team requires?</w:t>
            </w:r>
          </w:p>
          <w:p w14:paraId="76408A78" w14:textId="565383B7"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signs indicate a leader needs to adapt their style?</w:t>
            </w:r>
          </w:p>
          <w:p w14:paraId="3C7AD250" w14:textId="14FFA5FF" w:rsidR="00A442C1" w:rsidRPr="00D83CFE" w:rsidRDefault="00A442C1" w:rsidP="00584885">
            <w:pPr>
              <w:pStyle w:val="ListParagraph"/>
              <w:numPr>
                <w:ilvl w:val="0"/>
                <w:numId w:val="5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is it appropriate to shift tone or direction?</w:t>
            </w:r>
          </w:p>
        </w:tc>
        <w:tc>
          <w:tcPr>
            <w:tcW w:w="2425" w:type="dxa"/>
          </w:tcPr>
          <w:p w14:paraId="6D8D3405" w14:textId="6316E0FA"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9.C, 9.LU, 10.C, 10.LU, 11.C, 11.LU, 12.C, 12.LU</w:t>
            </w:r>
          </w:p>
        </w:tc>
      </w:tr>
      <w:tr w:rsidR="00A442C1" w:rsidRPr="00D83CFE" w14:paraId="6F49017C" w14:textId="7FC1CFFA" w:rsidTr="00C753F8">
        <w:tblPrEx>
          <w:tblCellMar>
            <w:left w:w="115" w:type="dxa"/>
            <w:right w:w="115" w:type="dxa"/>
          </w:tblCellMar>
        </w:tblPrEx>
        <w:trPr>
          <w:trHeight w:val="260"/>
        </w:trPr>
        <w:tc>
          <w:tcPr>
            <w:tcW w:w="11965" w:type="dxa"/>
            <w:gridSpan w:val="4"/>
            <w:shd w:val="clear" w:color="auto" w:fill="AEAAAA" w:themeFill="background2" w:themeFillShade="BF"/>
          </w:tcPr>
          <w:p w14:paraId="13884EF0" w14:textId="6C5FF28A" w:rsidR="00A442C1" w:rsidRPr="00D83CFE" w:rsidRDefault="00A442C1" w:rsidP="00584885">
            <w:pPr>
              <w:rPr>
                <w:rFonts w:ascii="Times New Roman" w:eastAsia="Times New Roman" w:hAnsi="Times New Roman" w:cs="Times New Roman"/>
                <w:b/>
                <w:bCs/>
                <w:sz w:val="24"/>
                <w:szCs w:val="24"/>
              </w:rPr>
            </w:pPr>
            <w:r w:rsidRPr="00D83CFE">
              <w:rPr>
                <w:rFonts w:ascii="Times New Roman" w:eastAsia="Times New Roman" w:hAnsi="Times New Roman" w:cs="Times New Roman"/>
                <w:b/>
                <w:bCs/>
                <w:sz w:val="24"/>
                <w:szCs w:val="24"/>
              </w:rPr>
              <w:t>Planning Missions: Strategy, Innovation, and Problem-solving</w:t>
            </w:r>
          </w:p>
        </w:tc>
        <w:tc>
          <w:tcPr>
            <w:tcW w:w="2425" w:type="dxa"/>
            <w:shd w:val="clear" w:color="auto" w:fill="AEAAAA" w:themeFill="background2" w:themeFillShade="BF"/>
          </w:tcPr>
          <w:p w14:paraId="090A82C7" w14:textId="77777777" w:rsidR="00A442C1" w:rsidRPr="00D83CFE" w:rsidRDefault="00A442C1" w:rsidP="00584885">
            <w:pPr>
              <w:rPr>
                <w:rFonts w:ascii="Times New Roman" w:eastAsia="Times New Roman" w:hAnsi="Times New Roman" w:cs="Times New Roman"/>
                <w:b/>
                <w:bCs/>
                <w:sz w:val="24"/>
                <w:szCs w:val="24"/>
              </w:rPr>
            </w:pPr>
          </w:p>
        </w:tc>
      </w:tr>
      <w:tr w:rsidR="00A442C1" w:rsidRPr="00D83CFE" w14:paraId="5392A5A5" w14:textId="7347B580" w:rsidTr="00C753F8">
        <w:tblPrEx>
          <w:tblCellMar>
            <w:left w:w="115" w:type="dxa"/>
            <w:right w:w="115" w:type="dxa"/>
          </w:tblCellMar>
        </w:tblPrEx>
        <w:tc>
          <w:tcPr>
            <w:tcW w:w="728" w:type="dxa"/>
            <w:shd w:val="clear" w:color="auto" w:fill="FFFFFF" w:themeFill="background1"/>
          </w:tcPr>
          <w:p w14:paraId="454095CD" w14:textId="2FDACA80"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7824CA19" w14:textId="60B74E39" w:rsidR="00A442C1" w:rsidRPr="00D83CFE" w:rsidRDefault="00A442C1" w:rsidP="00584885">
            <w:pPr>
              <w:rPr>
                <w:rFonts w:ascii="Times New Roman" w:eastAsia="Times New Roman" w:hAnsi="Times New Roman" w:cs="Times New Roman"/>
                <w:sz w:val="24"/>
                <w:szCs w:val="24"/>
              </w:rPr>
            </w:pPr>
            <w:r w:rsidRPr="00D83CFE">
              <w:rPr>
                <w:rFonts w:ascii="Times New Roman" w:hAnsi="Times New Roman" w:cs="Times New Roman"/>
                <w:sz w:val="24"/>
                <w:szCs w:val="24"/>
              </w:rPr>
              <w:t>Develop a clear leadership vision that guides organizational mission direction and priorities.</w:t>
            </w:r>
          </w:p>
        </w:tc>
        <w:tc>
          <w:tcPr>
            <w:tcW w:w="4602" w:type="dxa"/>
            <w:tcBorders>
              <w:top w:val="single" w:sz="4" w:space="0" w:color="auto"/>
              <w:left w:val="single" w:sz="4" w:space="0" w:color="auto"/>
              <w:bottom w:val="single" w:sz="4" w:space="0" w:color="auto"/>
              <w:right w:val="single" w:sz="4" w:space="0" w:color="auto"/>
            </w:tcBorders>
          </w:tcPr>
          <w:p w14:paraId="74F70AC1"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 xml:space="preserve">Development should include </w:t>
            </w:r>
          </w:p>
          <w:p w14:paraId="7F0E1F13" w14:textId="70C1DD23" w:rsidR="00A442C1" w:rsidRPr="00D83CFE" w:rsidRDefault="00A442C1" w:rsidP="00584885">
            <w:pPr>
              <w:pStyle w:val="ListParagraph"/>
              <w:numPr>
                <w:ilvl w:val="0"/>
                <w:numId w:val="28"/>
              </w:numPr>
              <w:rPr>
                <w:rFonts w:ascii="Times New Roman" w:eastAsia="Times New Roman" w:hAnsi="Times New Roman" w:cs="Times New Roman"/>
                <w:sz w:val="24"/>
                <w:szCs w:val="24"/>
              </w:rPr>
            </w:pPr>
            <w:r w:rsidRPr="00D83CFE">
              <w:rPr>
                <w:rFonts w:ascii="Times New Roman" w:hAnsi="Times New Roman" w:cs="Times New Roman"/>
                <w:sz w:val="24"/>
                <w:szCs w:val="24"/>
              </w:rPr>
              <w:t xml:space="preserve">crafting a written leadership vision statement </w:t>
            </w:r>
            <w:r>
              <w:rPr>
                <w:rFonts w:ascii="Times New Roman" w:hAnsi="Times New Roman" w:cs="Times New Roman"/>
                <w:sz w:val="24"/>
                <w:szCs w:val="24"/>
              </w:rPr>
              <w:t>that describes</w:t>
            </w:r>
            <w:r w:rsidRPr="00D83CFE">
              <w:rPr>
                <w:rFonts w:ascii="Times New Roman" w:hAnsi="Times New Roman" w:cs="Times New Roman"/>
                <w:sz w:val="24"/>
                <w:szCs w:val="24"/>
              </w:rPr>
              <w:t xml:space="preserve"> the desired future state, purpose, guiding principles, and strategic focus areas</w:t>
            </w:r>
          </w:p>
          <w:p w14:paraId="366A21A9" w14:textId="4F5858B3" w:rsidR="00A442C1" w:rsidRPr="00D83CFE" w:rsidRDefault="00A442C1" w:rsidP="00584885">
            <w:pPr>
              <w:pStyle w:val="ListParagraph"/>
              <w:numPr>
                <w:ilvl w:val="0"/>
                <w:numId w:val="28"/>
              </w:numPr>
              <w:rPr>
                <w:rFonts w:ascii="Times New Roman" w:eastAsia="Times New Roman" w:hAnsi="Times New Roman" w:cs="Times New Roman"/>
                <w:sz w:val="24"/>
                <w:szCs w:val="24"/>
              </w:rPr>
            </w:pPr>
            <w:r w:rsidRPr="00D83CFE">
              <w:rPr>
                <w:rFonts w:ascii="Times New Roman" w:hAnsi="Times New Roman" w:cs="Times New Roman"/>
                <w:sz w:val="24"/>
                <w:szCs w:val="24"/>
              </w:rPr>
              <w:t>making revisions based on peer or instructor feedback.</w:t>
            </w:r>
          </w:p>
        </w:tc>
        <w:tc>
          <w:tcPr>
            <w:tcW w:w="4240" w:type="dxa"/>
          </w:tcPr>
          <w:p w14:paraId="6B8F145B"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1D0CB191" w14:textId="77777777" w:rsidR="00A442C1" w:rsidRPr="00D83CFE" w:rsidRDefault="00A442C1" w:rsidP="00584885">
            <w:pPr>
              <w:pStyle w:val="ListParagraph"/>
              <w:numPr>
                <w:ilvl w:val="0"/>
                <w:numId w:val="28"/>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Who should be involved in shaping or giving feedback on the leadership vision?</w:t>
            </w:r>
          </w:p>
          <w:p w14:paraId="527DB6F5" w14:textId="78F0649F" w:rsidR="00A442C1" w:rsidRPr="00D83CFE" w:rsidRDefault="00A442C1" w:rsidP="00584885">
            <w:pPr>
              <w:pStyle w:val="ListParagraph"/>
              <w:numPr>
                <w:ilvl w:val="0"/>
                <w:numId w:val="28"/>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often should a vision statement be revised?</w:t>
            </w:r>
          </w:p>
          <w:p w14:paraId="209A1E8C" w14:textId="60179463" w:rsidR="00A442C1" w:rsidRPr="00D83CFE" w:rsidRDefault="00A442C1" w:rsidP="00584885">
            <w:pPr>
              <w:pStyle w:val="ListParagraph"/>
              <w:numPr>
                <w:ilvl w:val="0"/>
                <w:numId w:val="28"/>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a clear and compelling vision essential for mission alignment?</w:t>
            </w:r>
          </w:p>
        </w:tc>
        <w:tc>
          <w:tcPr>
            <w:tcW w:w="2425" w:type="dxa"/>
          </w:tcPr>
          <w:p w14:paraId="210AEBF5" w14:textId="6FC92FE8"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9.C, 9.LU, 9.W, 10.C, 10.LU, 10.W, 11.C, 11.LU, 11.W, 12.C, 12.LU, 12.W</w:t>
            </w:r>
          </w:p>
        </w:tc>
      </w:tr>
      <w:tr w:rsidR="00A442C1" w:rsidRPr="00D83CFE" w14:paraId="15905926" w14:textId="3B0AE49B" w:rsidTr="00C753F8">
        <w:tblPrEx>
          <w:tblCellMar>
            <w:left w:w="115" w:type="dxa"/>
            <w:right w:w="115" w:type="dxa"/>
          </w:tblCellMar>
        </w:tblPrEx>
        <w:tc>
          <w:tcPr>
            <w:tcW w:w="728" w:type="dxa"/>
            <w:shd w:val="clear" w:color="auto" w:fill="FFFFFF" w:themeFill="background1"/>
          </w:tcPr>
          <w:p w14:paraId="160253DB" w14:textId="3ACC9444"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p w14:paraId="242730C6" w14:textId="464D3152"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(O)</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3BE97B0A" w14:textId="5560D210" w:rsidR="00A442C1" w:rsidRPr="00D83CFE" w:rsidRDefault="00A442C1" w:rsidP="00584885">
            <w:pPr>
              <w:rPr>
                <w:rFonts w:ascii="Times New Roman" w:eastAsia="Times New Roman" w:hAnsi="Times New Roman" w:cs="Times New Roman"/>
                <w:sz w:val="24"/>
                <w:szCs w:val="24"/>
              </w:rPr>
            </w:pPr>
            <w:r>
              <w:rPr>
                <w:rFonts w:ascii="Times New Roman" w:hAnsi="Times New Roman" w:cs="Times New Roman"/>
                <w:sz w:val="24"/>
                <w:szCs w:val="24"/>
              </w:rPr>
              <w:t xml:space="preserve">(Optional) </w:t>
            </w:r>
            <w:r w:rsidRPr="00D83CFE">
              <w:rPr>
                <w:rFonts w:ascii="Times New Roman" w:hAnsi="Times New Roman" w:cs="Times New Roman"/>
                <w:sz w:val="24"/>
                <w:szCs w:val="24"/>
              </w:rPr>
              <w:t xml:space="preserve">Explain how systems </w:t>
            </w:r>
            <w:proofErr w:type="gramStart"/>
            <w:r w:rsidRPr="00D83CFE">
              <w:rPr>
                <w:rFonts w:ascii="Times New Roman" w:hAnsi="Times New Roman" w:cs="Times New Roman"/>
                <w:sz w:val="24"/>
                <w:szCs w:val="24"/>
              </w:rPr>
              <w:t>thinking</w:t>
            </w:r>
            <w:proofErr w:type="gramEnd"/>
            <w:r w:rsidRPr="00D83CFE">
              <w:rPr>
                <w:rFonts w:ascii="Times New Roman" w:hAnsi="Times New Roman" w:cs="Times New Roman"/>
                <w:sz w:val="24"/>
                <w:szCs w:val="24"/>
              </w:rPr>
              <w:t xml:space="preserve"> improves mission planning and organizational effectiveness.</w:t>
            </w:r>
          </w:p>
        </w:tc>
        <w:tc>
          <w:tcPr>
            <w:tcW w:w="4602" w:type="dxa"/>
            <w:tcBorders>
              <w:top w:val="single" w:sz="4" w:space="0" w:color="auto"/>
              <w:left w:val="single" w:sz="4" w:space="0" w:color="auto"/>
              <w:bottom w:val="single" w:sz="4" w:space="0" w:color="auto"/>
              <w:right w:val="single" w:sz="4" w:space="0" w:color="auto"/>
            </w:tcBorders>
          </w:tcPr>
          <w:p w14:paraId="16DE1202"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 xml:space="preserve">Explanation should include </w:t>
            </w:r>
          </w:p>
          <w:p w14:paraId="5B6D5D5D" w14:textId="318E6F93" w:rsidR="00A442C1" w:rsidRPr="00D83CFE" w:rsidRDefault="00A442C1" w:rsidP="00584885">
            <w:pPr>
              <w:pStyle w:val="ListParagraph"/>
              <w:numPr>
                <w:ilvl w:val="0"/>
                <w:numId w:val="31"/>
              </w:numPr>
              <w:rPr>
                <w:rFonts w:ascii="Times New Roman" w:eastAsia="Times New Roman" w:hAnsi="Times New Roman" w:cs="Times New Roman"/>
                <w:sz w:val="24"/>
                <w:szCs w:val="24"/>
              </w:rPr>
            </w:pPr>
            <w:r w:rsidRPr="00D83CFE">
              <w:rPr>
                <w:rFonts w:ascii="Times New Roman" w:hAnsi="Times New Roman" w:cs="Times New Roman"/>
                <w:sz w:val="24"/>
                <w:szCs w:val="24"/>
              </w:rPr>
              <w:t xml:space="preserve">defining </w:t>
            </w:r>
            <w:r w:rsidRPr="00D83CFE">
              <w:rPr>
                <w:rFonts w:ascii="Times New Roman" w:hAnsi="Times New Roman" w:cs="Times New Roman"/>
                <w:i/>
                <w:iCs/>
                <w:sz w:val="24"/>
                <w:szCs w:val="24"/>
              </w:rPr>
              <w:t xml:space="preserve">systems thinking </w:t>
            </w:r>
            <w:r w:rsidRPr="00D83CFE">
              <w:rPr>
                <w:rFonts w:ascii="Times New Roman" w:hAnsi="Times New Roman" w:cs="Times New Roman"/>
                <w:sz w:val="24"/>
                <w:szCs w:val="24"/>
              </w:rPr>
              <w:t>as the ability to understand how different components of a system interact and influence one another</w:t>
            </w:r>
            <w:r>
              <w:rPr>
                <w:rFonts w:ascii="Times New Roman" w:hAnsi="Times New Roman" w:cs="Times New Roman"/>
                <w:sz w:val="24"/>
                <w:szCs w:val="24"/>
              </w:rPr>
              <w:t xml:space="preserve"> </w:t>
            </w:r>
            <w:r w:rsidRPr="00B7360C">
              <w:rPr>
                <w:rFonts w:ascii="Times New Roman" w:hAnsi="Times New Roman" w:cs="Times New Roman"/>
                <w:sz w:val="24"/>
                <w:szCs w:val="24"/>
              </w:rPr>
              <w:t>and how these interactions create intended or unintended outcomes</w:t>
            </w:r>
          </w:p>
          <w:p w14:paraId="790D9E05" w14:textId="57053A59" w:rsidR="00A442C1" w:rsidRPr="00D83CFE" w:rsidRDefault="00A442C1" w:rsidP="00584885">
            <w:pPr>
              <w:pStyle w:val="ListParagraph"/>
              <w:numPr>
                <w:ilvl w:val="0"/>
                <w:numId w:val="31"/>
              </w:numPr>
              <w:rPr>
                <w:rFonts w:ascii="Times New Roman" w:eastAsia="Times New Roman" w:hAnsi="Times New Roman" w:cs="Times New Roman"/>
                <w:sz w:val="24"/>
                <w:szCs w:val="24"/>
              </w:rPr>
            </w:pPr>
            <w:r w:rsidRPr="00D83CFE">
              <w:rPr>
                <w:rFonts w:ascii="Times New Roman" w:hAnsi="Times New Roman" w:cs="Times New Roman"/>
                <w:sz w:val="24"/>
                <w:szCs w:val="24"/>
              </w:rPr>
              <w:t>identifying interdependent components (i.e., people, processes, policies, resources, environments)</w:t>
            </w:r>
            <w:r>
              <w:rPr>
                <w:rFonts w:ascii="Times New Roman" w:hAnsi="Times New Roman" w:cs="Times New Roman"/>
                <w:sz w:val="24"/>
                <w:szCs w:val="24"/>
              </w:rPr>
              <w:t xml:space="preserve"> </w:t>
            </w:r>
            <w:r w:rsidRPr="00B7360C">
              <w:rPr>
                <w:rFonts w:ascii="Times New Roman" w:hAnsi="Times New Roman" w:cs="Times New Roman"/>
                <w:sz w:val="24"/>
                <w:szCs w:val="24"/>
              </w:rPr>
              <w:t>to reveal relationships and leverage points</w:t>
            </w:r>
          </w:p>
          <w:p w14:paraId="0112B378" w14:textId="60084809" w:rsidR="00A442C1" w:rsidRPr="00D83CFE" w:rsidRDefault="00A442C1" w:rsidP="00584885">
            <w:pPr>
              <w:pStyle w:val="ListParagraph"/>
              <w:numPr>
                <w:ilvl w:val="0"/>
                <w:numId w:val="31"/>
              </w:numPr>
              <w:rPr>
                <w:rFonts w:ascii="Times New Roman" w:eastAsia="Times New Roman" w:hAnsi="Times New Roman" w:cs="Times New Roman"/>
                <w:sz w:val="24"/>
                <w:szCs w:val="24"/>
              </w:rPr>
            </w:pPr>
            <w:r w:rsidRPr="00D83CFE">
              <w:rPr>
                <w:rFonts w:ascii="Times New Roman" w:hAnsi="Times New Roman" w:cs="Times New Roman"/>
                <w:sz w:val="24"/>
                <w:szCs w:val="24"/>
              </w:rPr>
              <w:t>describing how understanding their interrelationships improves planning</w:t>
            </w:r>
            <w:r>
              <w:rPr>
                <w:rFonts w:ascii="Times New Roman" w:hAnsi="Times New Roman" w:cs="Times New Roman"/>
                <w:sz w:val="24"/>
                <w:szCs w:val="24"/>
              </w:rPr>
              <w:t xml:space="preserve"> </w:t>
            </w:r>
            <w:r w:rsidRPr="00B7360C">
              <w:rPr>
                <w:rFonts w:ascii="Times New Roman" w:hAnsi="Times New Roman" w:cs="Times New Roman"/>
                <w:sz w:val="24"/>
                <w:szCs w:val="24"/>
              </w:rPr>
              <w:t>by anticipating consequences and improving coordination</w:t>
            </w:r>
          </w:p>
          <w:p w14:paraId="07220F25" w14:textId="02682CFB" w:rsidR="00A442C1" w:rsidRPr="00D83CFE" w:rsidRDefault="00A442C1" w:rsidP="00584885">
            <w:pPr>
              <w:pStyle w:val="ListParagraph"/>
              <w:numPr>
                <w:ilvl w:val="0"/>
                <w:numId w:val="31"/>
              </w:numPr>
              <w:rPr>
                <w:rFonts w:ascii="Times New Roman" w:eastAsia="Times New Roman" w:hAnsi="Times New Roman" w:cs="Times New Roman"/>
                <w:sz w:val="24"/>
                <w:szCs w:val="24"/>
              </w:rPr>
            </w:pPr>
            <w:r w:rsidRPr="00D83CFE">
              <w:rPr>
                <w:rFonts w:ascii="Times New Roman" w:hAnsi="Times New Roman" w:cs="Times New Roman"/>
                <w:sz w:val="24"/>
                <w:szCs w:val="24"/>
              </w:rPr>
              <w:t>giving examples</w:t>
            </w:r>
            <w:r>
              <w:rPr>
                <w:rFonts w:ascii="Times New Roman" w:hAnsi="Times New Roman" w:cs="Times New Roman"/>
                <w:sz w:val="24"/>
                <w:szCs w:val="24"/>
              </w:rPr>
              <w:t xml:space="preserve"> </w:t>
            </w:r>
            <w:r w:rsidRPr="00B7360C">
              <w:rPr>
                <w:rFonts w:ascii="Times New Roman" w:hAnsi="Times New Roman" w:cs="Times New Roman"/>
                <w:sz w:val="24"/>
                <w:szCs w:val="24"/>
              </w:rPr>
              <w:t xml:space="preserve">where systems thinking leads to more effective strategies, reduced errors, </w:t>
            </w:r>
            <w:r>
              <w:rPr>
                <w:rFonts w:ascii="Times New Roman" w:hAnsi="Times New Roman" w:cs="Times New Roman"/>
                <w:sz w:val="24"/>
                <w:szCs w:val="24"/>
              </w:rPr>
              <w:t>and/</w:t>
            </w:r>
            <w:r w:rsidRPr="00B7360C">
              <w:rPr>
                <w:rFonts w:ascii="Times New Roman" w:hAnsi="Times New Roman" w:cs="Times New Roman"/>
                <w:sz w:val="24"/>
                <w:szCs w:val="24"/>
              </w:rPr>
              <w:t>or innovative solutions</w:t>
            </w:r>
            <w:r w:rsidRPr="00D83CFE">
              <w:rPr>
                <w:rFonts w:ascii="Times New Roman" w:hAnsi="Times New Roman" w:cs="Times New Roman"/>
                <w:sz w:val="24"/>
                <w:szCs w:val="24"/>
              </w:rPr>
              <w:t>.</w:t>
            </w:r>
          </w:p>
        </w:tc>
        <w:tc>
          <w:tcPr>
            <w:tcW w:w="4240" w:type="dxa"/>
          </w:tcPr>
          <w:p w14:paraId="6B0CD49A"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330301BA" w14:textId="547D8427" w:rsidR="00A442C1" w:rsidRPr="00D83CFE" w:rsidRDefault="00A442C1" w:rsidP="00584885">
            <w:pPr>
              <w:pStyle w:val="ListParagraph"/>
              <w:numPr>
                <w:ilvl w:val="0"/>
                <w:numId w:val="3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Who are the key stakeholders within the system?</w:t>
            </w:r>
          </w:p>
          <w:p w14:paraId="04859937" w14:textId="4E85B230" w:rsidR="00A442C1" w:rsidRPr="00D83CFE" w:rsidRDefault="00A442C1" w:rsidP="00584885">
            <w:pPr>
              <w:pStyle w:val="ListParagraph"/>
              <w:numPr>
                <w:ilvl w:val="0"/>
                <w:numId w:val="3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do system interactions most significantly impact planning?</w:t>
            </w:r>
          </w:p>
          <w:p w14:paraId="40ABB01F" w14:textId="1009A52F" w:rsidR="00A442C1" w:rsidRPr="00D83CFE" w:rsidRDefault="00A442C1" w:rsidP="00584885">
            <w:pPr>
              <w:pStyle w:val="ListParagraph"/>
              <w:numPr>
                <w:ilvl w:val="0"/>
                <w:numId w:val="31"/>
              </w:numPr>
              <w:rPr>
                <w:rFonts w:ascii="Times New Roman" w:eastAsia="Times New Roman" w:hAnsi="Times New Roman" w:cs="Times New Roman"/>
                <w:sz w:val="24"/>
                <w:szCs w:val="24"/>
              </w:rPr>
            </w:pPr>
            <w:r w:rsidRPr="00D83CFE">
              <w:rPr>
                <w:rFonts w:ascii="Times New Roman" w:hAnsi="Times New Roman" w:cs="Times New Roman"/>
                <w:sz w:val="24"/>
                <w:szCs w:val="24"/>
              </w:rPr>
              <w:t xml:space="preserve">How does </w:t>
            </w:r>
            <w:proofErr w:type="gramStart"/>
            <w:r w:rsidRPr="00D83CFE">
              <w:rPr>
                <w:rFonts w:ascii="Times New Roman" w:hAnsi="Times New Roman" w:cs="Times New Roman"/>
                <w:sz w:val="24"/>
                <w:szCs w:val="24"/>
              </w:rPr>
              <w:t>systems</w:t>
            </w:r>
            <w:proofErr w:type="gramEnd"/>
            <w:r w:rsidRPr="00D83CFE">
              <w:rPr>
                <w:rFonts w:ascii="Times New Roman" w:hAnsi="Times New Roman" w:cs="Times New Roman"/>
                <w:sz w:val="24"/>
                <w:szCs w:val="24"/>
              </w:rPr>
              <w:t xml:space="preserve"> thinking help leaders identify root causes, anticipate unintended consequences, and design solutions?  </w:t>
            </w:r>
          </w:p>
        </w:tc>
        <w:tc>
          <w:tcPr>
            <w:tcW w:w="2425" w:type="dxa"/>
          </w:tcPr>
          <w:p w14:paraId="2BF0D68B" w14:textId="143FDC5B"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9.RV, 9.C, 9.LU, 10.RV, 10.C, 10.LU, 11.RV, 11.C, 11.LU, 12.RV, 12.C, 12.LU</w:t>
            </w:r>
          </w:p>
        </w:tc>
      </w:tr>
      <w:tr w:rsidR="00A442C1" w:rsidRPr="00D83CFE" w14:paraId="2503D63F" w14:textId="516349DE" w:rsidTr="00C753F8">
        <w:tblPrEx>
          <w:tblCellMar>
            <w:left w:w="115" w:type="dxa"/>
            <w:right w:w="115" w:type="dxa"/>
          </w:tblCellMar>
        </w:tblPrEx>
        <w:tc>
          <w:tcPr>
            <w:tcW w:w="728" w:type="dxa"/>
            <w:shd w:val="clear" w:color="auto" w:fill="FFFFFF" w:themeFill="background1"/>
          </w:tcPr>
          <w:p w14:paraId="6AAFFAD0" w14:textId="7E0195D7"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50A8FD3A" w14:textId="35BFDB54" w:rsidR="00A442C1" w:rsidRPr="00D83CFE" w:rsidRDefault="00A442C1" w:rsidP="00584885">
            <w:pPr>
              <w:rPr>
                <w:rFonts w:ascii="Times New Roman" w:eastAsia="Times New Roman" w:hAnsi="Times New Roman" w:cs="Times New Roman"/>
                <w:sz w:val="24"/>
                <w:szCs w:val="24"/>
              </w:rPr>
            </w:pPr>
            <w:r w:rsidRPr="00D83CFE">
              <w:rPr>
                <w:rFonts w:ascii="Times New Roman" w:hAnsi="Times New Roman" w:cs="Times New Roman"/>
                <w:sz w:val="24"/>
                <w:szCs w:val="24"/>
              </w:rPr>
              <w:t>Formulate organizational goals.</w:t>
            </w:r>
          </w:p>
        </w:tc>
        <w:tc>
          <w:tcPr>
            <w:tcW w:w="4602" w:type="dxa"/>
            <w:tcBorders>
              <w:top w:val="single" w:sz="4" w:space="0" w:color="auto"/>
              <w:left w:val="single" w:sz="4" w:space="0" w:color="auto"/>
              <w:bottom w:val="single" w:sz="4" w:space="0" w:color="auto"/>
              <w:right w:val="single" w:sz="4" w:space="0" w:color="auto"/>
            </w:tcBorders>
          </w:tcPr>
          <w:p w14:paraId="5E169B3B"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Formulation should include</w:t>
            </w:r>
          </w:p>
          <w:p w14:paraId="2BE836CD" w14:textId="7A442ABA" w:rsidR="00A442C1" w:rsidRPr="00D83CFE" w:rsidRDefault="00A442C1" w:rsidP="00584885">
            <w:pPr>
              <w:pStyle w:val="ListParagraph"/>
              <w:numPr>
                <w:ilvl w:val="0"/>
                <w:numId w:val="32"/>
              </w:numPr>
              <w:rPr>
                <w:rFonts w:ascii="Times New Roman" w:eastAsia="Times New Roman" w:hAnsi="Times New Roman" w:cs="Times New Roman"/>
                <w:sz w:val="24"/>
                <w:szCs w:val="24"/>
              </w:rPr>
            </w:pPr>
            <w:r w:rsidRPr="00D83CFE">
              <w:rPr>
                <w:rFonts w:ascii="Times New Roman" w:hAnsi="Times New Roman" w:cs="Times New Roman"/>
                <w:sz w:val="24"/>
                <w:szCs w:val="24"/>
              </w:rPr>
              <w:lastRenderedPageBreak/>
              <w:t>creating SMART goals with justification</w:t>
            </w:r>
            <w:r>
              <w:rPr>
                <w:rFonts w:ascii="Times New Roman" w:hAnsi="Times New Roman" w:cs="Times New Roman"/>
                <w:sz w:val="24"/>
                <w:szCs w:val="24"/>
              </w:rPr>
              <w:t xml:space="preserve"> </w:t>
            </w:r>
            <w:r w:rsidRPr="00B7360C">
              <w:rPr>
                <w:rFonts w:ascii="Times New Roman" w:hAnsi="Times New Roman" w:cs="Times New Roman"/>
                <w:sz w:val="24"/>
                <w:szCs w:val="24"/>
              </w:rPr>
              <w:t>that explain their importance and anticipated benefits</w:t>
            </w:r>
          </w:p>
          <w:p w14:paraId="20A48E75" w14:textId="4BE9F6AF" w:rsidR="00A442C1" w:rsidRPr="00D83CFE" w:rsidRDefault="00A442C1" w:rsidP="00584885">
            <w:pPr>
              <w:pStyle w:val="ListParagraph"/>
              <w:numPr>
                <w:ilvl w:val="0"/>
                <w:numId w:val="32"/>
              </w:numPr>
              <w:rPr>
                <w:rFonts w:ascii="Times New Roman" w:eastAsia="Times New Roman" w:hAnsi="Times New Roman" w:cs="Times New Roman"/>
                <w:sz w:val="24"/>
                <w:szCs w:val="24"/>
              </w:rPr>
            </w:pPr>
            <w:r w:rsidRPr="00D83CFE">
              <w:rPr>
                <w:rFonts w:ascii="Times New Roman" w:hAnsi="Times New Roman" w:cs="Times New Roman"/>
                <w:sz w:val="24"/>
                <w:szCs w:val="24"/>
              </w:rPr>
              <w:t xml:space="preserve">aligning </w:t>
            </w:r>
            <w:r>
              <w:rPr>
                <w:rFonts w:ascii="Times New Roman" w:hAnsi="Times New Roman" w:cs="Times New Roman"/>
                <w:sz w:val="24"/>
                <w:szCs w:val="24"/>
              </w:rPr>
              <w:t>goals</w:t>
            </w:r>
            <w:r w:rsidRPr="00D83CFE">
              <w:rPr>
                <w:rFonts w:ascii="Times New Roman" w:hAnsi="Times New Roman" w:cs="Times New Roman"/>
                <w:sz w:val="24"/>
                <w:szCs w:val="24"/>
              </w:rPr>
              <w:t xml:space="preserve"> with mission purpose</w:t>
            </w:r>
          </w:p>
          <w:p w14:paraId="7E076B70" w14:textId="0BC9C43E" w:rsidR="00A442C1" w:rsidRPr="000D4FCE" w:rsidRDefault="00A442C1" w:rsidP="00584885">
            <w:pPr>
              <w:pStyle w:val="ListParagraph"/>
              <w:numPr>
                <w:ilvl w:val="0"/>
                <w:numId w:val="32"/>
              </w:numPr>
              <w:rPr>
                <w:rFonts w:ascii="Times New Roman" w:eastAsia="Times New Roman" w:hAnsi="Times New Roman" w:cs="Times New Roman"/>
                <w:sz w:val="24"/>
                <w:szCs w:val="24"/>
              </w:rPr>
            </w:pPr>
            <w:r w:rsidRPr="00D83CFE">
              <w:rPr>
                <w:rFonts w:ascii="Times New Roman" w:hAnsi="Times New Roman" w:cs="Times New Roman"/>
                <w:sz w:val="24"/>
                <w:szCs w:val="24"/>
              </w:rPr>
              <w:t>connecting goals to actionable steps</w:t>
            </w:r>
            <w:r w:rsidRPr="000D4FCE">
              <w:rPr>
                <w:rFonts w:ascii="Times New Roman" w:hAnsi="Times New Roman" w:cs="Times New Roman"/>
                <w:sz w:val="24"/>
                <w:szCs w:val="24"/>
              </w:rPr>
              <w:t>.</w:t>
            </w:r>
          </w:p>
        </w:tc>
        <w:tc>
          <w:tcPr>
            <w:tcW w:w="4240" w:type="dxa"/>
          </w:tcPr>
          <w:p w14:paraId="6645075D"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lastRenderedPageBreak/>
              <w:t>Process/Skill Questions:</w:t>
            </w:r>
          </w:p>
          <w:p w14:paraId="12D98869" w14:textId="01DD0724" w:rsidR="00A442C1" w:rsidRPr="00D83CFE" w:rsidRDefault="00A442C1" w:rsidP="00584885">
            <w:pPr>
              <w:pStyle w:val="ListParagraph"/>
              <w:numPr>
                <w:ilvl w:val="0"/>
                <w:numId w:val="32"/>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lastRenderedPageBreak/>
              <w:t>Who is responsible for executing the strategic goals?</w:t>
            </w:r>
          </w:p>
          <w:p w14:paraId="3E52E4CF" w14:textId="05628DF0" w:rsidR="00A442C1" w:rsidRPr="00D83CFE" w:rsidRDefault="00A442C1" w:rsidP="00584885">
            <w:pPr>
              <w:pStyle w:val="ListParagraph"/>
              <w:numPr>
                <w:ilvl w:val="0"/>
                <w:numId w:val="32"/>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SMART criteria must each goal meet to ensure clarity and actionability?</w:t>
            </w:r>
          </w:p>
          <w:p w14:paraId="0D20A9AD" w14:textId="63CC0AF7" w:rsidR="00A442C1" w:rsidRPr="00D83CFE" w:rsidRDefault="00A442C1" w:rsidP="00584885">
            <w:pPr>
              <w:pStyle w:val="ListParagraph"/>
              <w:numPr>
                <w:ilvl w:val="0"/>
                <w:numId w:val="32"/>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should progress toward these goals be measured or reviewed?</w:t>
            </w:r>
          </w:p>
          <w:p w14:paraId="391A0879" w14:textId="5816D089" w:rsidR="00A442C1" w:rsidRPr="00D83CFE" w:rsidRDefault="00A442C1" w:rsidP="00584885">
            <w:pPr>
              <w:pStyle w:val="ListParagraph"/>
              <w:numPr>
                <w:ilvl w:val="0"/>
                <w:numId w:val="32"/>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must each goal directly connect to mission purpose and priorities?</w:t>
            </w:r>
          </w:p>
          <w:p w14:paraId="7DB1B1ED" w14:textId="201D5191" w:rsidR="00A442C1" w:rsidRPr="00D83CFE" w:rsidRDefault="00A442C1" w:rsidP="00584885">
            <w:pPr>
              <w:pStyle w:val="ListParagraph"/>
              <w:numPr>
                <w:ilvl w:val="0"/>
                <w:numId w:val="32"/>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can strategic goals be broken into manageable steps for teams?</w:t>
            </w:r>
          </w:p>
        </w:tc>
        <w:tc>
          <w:tcPr>
            <w:tcW w:w="2425" w:type="dxa"/>
          </w:tcPr>
          <w:p w14:paraId="6915AC67" w14:textId="70F5594F"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lastRenderedPageBreak/>
              <w:t xml:space="preserve">English: 9.RV, 9.C, 9.LU, 10.RV, 10.C, </w:t>
            </w:r>
            <w:r w:rsidRPr="00B67E2E">
              <w:rPr>
                <w:rFonts w:ascii="Times New Roman" w:eastAsia="Times New Roman" w:hAnsi="Times New Roman" w:cs="Times New Roman"/>
                <w:sz w:val="24"/>
                <w:szCs w:val="24"/>
              </w:rPr>
              <w:lastRenderedPageBreak/>
              <w:t>10.LU, 11.RV, 11.C, 11.LU, 12.RV, 12.C, 12.LU</w:t>
            </w:r>
          </w:p>
        </w:tc>
      </w:tr>
      <w:tr w:rsidR="00A442C1" w:rsidRPr="00D83CFE" w14:paraId="33856722" w14:textId="7F83D4B0" w:rsidTr="00C753F8">
        <w:tblPrEx>
          <w:tblCellMar>
            <w:left w:w="115" w:type="dxa"/>
            <w:right w:w="115" w:type="dxa"/>
          </w:tblCellMar>
        </w:tblPrEx>
        <w:tc>
          <w:tcPr>
            <w:tcW w:w="728" w:type="dxa"/>
            <w:shd w:val="clear" w:color="auto" w:fill="FFFFFF" w:themeFill="background1"/>
          </w:tcPr>
          <w:p w14:paraId="1E53999F" w14:textId="55242AD2"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71</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08393052" w14:textId="2D46AD4F" w:rsidR="00A442C1" w:rsidRPr="00D83CFE" w:rsidRDefault="00A442C1" w:rsidP="00584885">
            <w:pPr>
              <w:rPr>
                <w:rFonts w:ascii="Times New Roman" w:eastAsia="Times New Roman" w:hAnsi="Times New Roman" w:cs="Times New Roman"/>
                <w:sz w:val="24"/>
                <w:szCs w:val="24"/>
              </w:rPr>
            </w:pPr>
            <w:r w:rsidRPr="00D83CFE">
              <w:rPr>
                <w:rFonts w:ascii="Times New Roman" w:hAnsi="Times New Roman" w:cs="Times New Roman"/>
                <w:sz w:val="24"/>
                <w:szCs w:val="24"/>
              </w:rPr>
              <w:t>Propose creative solutions for mission challenges.</w:t>
            </w:r>
          </w:p>
        </w:tc>
        <w:tc>
          <w:tcPr>
            <w:tcW w:w="4602" w:type="dxa"/>
            <w:tcBorders>
              <w:top w:val="single" w:sz="4" w:space="0" w:color="auto"/>
              <w:left w:val="single" w:sz="4" w:space="0" w:color="auto"/>
              <w:bottom w:val="single" w:sz="4" w:space="0" w:color="auto"/>
              <w:right w:val="single" w:sz="4" w:space="0" w:color="auto"/>
            </w:tcBorders>
          </w:tcPr>
          <w:p w14:paraId="5D6C22C4" w14:textId="0219F341"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 xml:space="preserve">Proposal may include </w:t>
            </w:r>
          </w:p>
          <w:p w14:paraId="1C4D135D" w14:textId="6BF548BD" w:rsidR="00A442C1" w:rsidRPr="00D83CFE" w:rsidRDefault="00A442C1" w:rsidP="00584885">
            <w:pPr>
              <w:pStyle w:val="ListParagraph"/>
              <w:numPr>
                <w:ilvl w:val="0"/>
                <w:numId w:val="33"/>
              </w:numPr>
              <w:rPr>
                <w:rFonts w:ascii="Times New Roman" w:eastAsia="Times New Roman" w:hAnsi="Times New Roman" w:cs="Times New Roman"/>
                <w:sz w:val="24"/>
                <w:szCs w:val="24"/>
              </w:rPr>
            </w:pPr>
            <w:r w:rsidRPr="00D83CFE">
              <w:rPr>
                <w:rFonts w:ascii="Times New Roman" w:hAnsi="Times New Roman" w:cs="Times New Roman"/>
                <w:sz w:val="24"/>
                <w:szCs w:val="24"/>
              </w:rPr>
              <w:t>brainstorming methods</w:t>
            </w:r>
            <w:r>
              <w:rPr>
                <w:rFonts w:ascii="Times New Roman" w:hAnsi="Times New Roman" w:cs="Times New Roman"/>
                <w:sz w:val="24"/>
                <w:szCs w:val="24"/>
              </w:rPr>
              <w:t xml:space="preserve"> </w:t>
            </w:r>
            <w:r w:rsidRPr="00B7360C">
              <w:rPr>
                <w:rFonts w:ascii="Times New Roman" w:hAnsi="Times New Roman" w:cs="Times New Roman"/>
                <w:sz w:val="24"/>
                <w:szCs w:val="24"/>
              </w:rPr>
              <w:t>that encourage divergent thinking and multiple perspectives</w:t>
            </w:r>
          </w:p>
          <w:p w14:paraId="5E7A165E" w14:textId="394C7696" w:rsidR="00A442C1" w:rsidRPr="00D83CFE" w:rsidRDefault="00A442C1" w:rsidP="00584885">
            <w:pPr>
              <w:pStyle w:val="ListParagraph"/>
              <w:numPr>
                <w:ilvl w:val="0"/>
                <w:numId w:val="33"/>
              </w:numPr>
              <w:rPr>
                <w:rFonts w:ascii="Times New Roman" w:eastAsia="Times New Roman" w:hAnsi="Times New Roman" w:cs="Times New Roman"/>
                <w:sz w:val="24"/>
                <w:szCs w:val="24"/>
              </w:rPr>
            </w:pPr>
            <w:r>
              <w:rPr>
                <w:rFonts w:ascii="Times New Roman" w:hAnsi="Times New Roman" w:cs="Times New Roman"/>
                <w:sz w:val="24"/>
                <w:szCs w:val="24"/>
              </w:rPr>
              <w:t xml:space="preserve">using </w:t>
            </w:r>
            <w:r w:rsidRPr="00D83CFE">
              <w:rPr>
                <w:rFonts w:ascii="Times New Roman" w:hAnsi="Times New Roman" w:cs="Times New Roman"/>
                <w:sz w:val="24"/>
                <w:szCs w:val="24"/>
              </w:rPr>
              <w:t>design thinking or divergent/convergent analysis</w:t>
            </w:r>
            <w:r>
              <w:rPr>
                <w:rFonts w:ascii="Times New Roman" w:hAnsi="Times New Roman" w:cs="Times New Roman"/>
                <w:sz w:val="24"/>
                <w:szCs w:val="24"/>
              </w:rPr>
              <w:t xml:space="preserve"> t</w:t>
            </w:r>
            <w:r w:rsidRPr="00BB629E">
              <w:rPr>
                <w:rFonts w:ascii="Times New Roman" w:hAnsi="Times New Roman" w:cs="Times New Roman"/>
                <w:sz w:val="24"/>
                <w:szCs w:val="24"/>
              </w:rPr>
              <w:t>o refine ideas into practical, high‑impact solutions</w:t>
            </w:r>
          </w:p>
          <w:p w14:paraId="46ED8EE9" w14:textId="5CB67045" w:rsidR="00A442C1" w:rsidRPr="00D83CFE" w:rsidRDefault="00A442C1" w:rsidP="00584885">
            <w:pPr>
              <w:pStyle w:val="ListParagraph"/>
              <w:numPr>
                <w:ilvl w:val="0"/>
                <w:numId w:val="33"/>
              </w:numPr>
              <w:rPr>
                <w:rFonts w:ascii="Times New Roman" w:eastAsia="Times New Roman" w:hAnsi="Times New Roman" w:cs="Times New Roman"/>
                <w:sz w:val="24"/>
                <w:szCs w:val="24"/>
              </w:rPr>
            </w:pPr>
            <w:r w:rsidRPr="00D83CFE">
              <w:rPr>
                <w:rFonts w:ascii="Times New Roman" w:hAnsi="Times New Roman" w:cs="Times New Roman"/>
                <w:sz w:val="24"/>
                <w:szCs w:val="24"/>
              </w:rPr>
              <w:t>producing innovative proposals supported by research or structured ideation</w:t>
            </w:r>
            <w:r>
              <w:rPr>
                <w:rFonts w:ascii="Times New Roman" w:hAnsi="Times New Roman" w:cs="Times New Roman"/>
                <w:sz w:val="24"/>
                <w:szCs w:val="24"/>
              </w:rPr>
              <w:t xml:space="preserve"> </w:t>
            </w:r>
            <w:r w:rsidRPr="00BB629E">
              <w:rPr>
                <w:rFonts w:ascii="Times New Roman" w:hAnsi="Times New Roman" w:cs="Times New Roman"/>
                <w:sz w:val="24"/>
                <w:szCs w:val="24"/>
              </w:rPr>
              <w:t>that address root causes and offer actionable, realistic options</w:t>
            </w:r>
            <w:r w:rsidRPr="00D83CFE">
              <w:rPr>
                <w:rFonts w:ascii="Times New Roman" w:hAnsi="Times New Roman" w:cs="Times New Roman"/>
                <w:sz w:val="24"/>
                <w:szCs w:val="24"/>
              </w:rPr>
              <w:t>.</w:t>
            </w:r>
          </w:p>
          <w:p w14:paraId="2FB372D1" w14:textId="77777777" w:rsidR="00A442C1" w:rsidRPr="00D83CFE" w:rsidRDefault="00A442C1" w:rsidP="00584885">
            <w:pPr>
              <w:rPr>
                <w:rFonts w:ascii="Times New Roman" w:eastAsia="Times New Roman" w:hAnsi="Times New Roman" w:cs="Times New Roman"/>
                <w:sz w:val="24"/>
                <w:szCs w:val="24"/>
              </w:rPr>
            </w:pPr>
          </w:p>
          <w:p w14:paraId="14FF7F2D" w14:textId="6EAB99CE"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b/>
                <w:bCs/>
                <w:sz w:val="24"/>
                <w:szCs w:val="24"/>
              </w:rPr>
              <w:t xml:space="preserve">Teacher Resource: </w:t>
            </w:r>
            <w:hyperlink r:id="rId25" w:history="1">
              <w:r w:rsidRPr="00D83CFE">
                <w:rPr>
                  <w:rStyle w:val="Hyperlink"/>
                  <w:rFonts w:ascii="Times New Roman" w:eastAsia="Times New Roman" w:hAnsi="Times New Roman" w:cs="Times New Roman"/>
                  <w:sz w:val="24"/>
                  <w:szCs w:val="24"/>
                </w:rPr>
                <w:t xml:space="preserve">Introduction to Problem-Solving Style and </w:t>
              </w:r>
              <w:r w:rsidRPr="0004296D">
                <w:rPr>
                  <w:rStyle w:val="Hyperlink"/>
                  <w:rFonts w:ascii="Times New Roman" w:eastAsia="Times New Roman" w:hAnsi="Times New Roman" w:cs="Times New Roman"/>
                  <w:sz w:val="24"/>
                  <w:szCs w:val="24"/>
                </w:rPr>
                <w:t>Kirton’s Adaption Innovation Inventory (KAI)</w:t>
              </w:r>
              <w:r w:rsidR="00A06C7A" w:rsidRPr="00A06C7A">
                <w:rPr>
                  <w:rStyle w:val="Hyperlink"/>
                  <w:rFonts w:ascii="Times New Roman" w:eastAsia="Times New Roman" w:hAnsi="Times New Roman" w:cs="Times New Roman"/>
                  <w:color w:val="auto"/>
                  <w:sz w:val="24"/>
                  <w:szCs w:val="24"/>
                  <w:u w:val="none"/>
                </w:rPr>
                <w:t>, KAI Foundation</w:t>
              </w:r>
              <w:r w:rsidRPr="00A06C7A" w:rsidDel="0004296D">
                <w:rPr>
                  <w:rStyle w:val="Hyperlink"/>
                  <w:rFonts w:ascii="Times New Roman" w:eastAsia="Times New Roman" w:hAnsi="Times New Roman" w:cs="Times New Roman"/>
                  <w:color w:val="auto"/>
                  <w:sz w:val="24"/>
                  <w:szCs w:val="24"/>
                </w:rPr>
                <w:t xml:space="preserve"> </w:t>
              </w:r>
            </w:hyperlink>
          </w:p>
        </w:tc>
        <w:tc>
          <w:tcPr>
            <w:tcW w:w="4240" w:type="dxa"/>
          </w:tcPr>
          <w:p w14:paraId="01385886"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298ACF0F" w14:textId="77777777" w:rsidR="00A442C1" w:rsidRPr="00D83CFE" w:rsidRDefault="00A442C1" w:rsidP="00584885">
            <w:pPr>
              <w:pStyle w:val="ListParagraph"/>
              <w:numPr>
                <w:ilvl w:val="0"/>
                <w:numId w:val="3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Who needs to participate in the brainstorming or ideation process?</w:t>
            </w:r>
          </w:p>
          <w:p w14:paraId="4D364BFD" w14:textId="5B5549DD" w:rsidR="00A442C1" w:rsidRPr="00D83CFE" w:rsidRDefault="00A442C1" w:rsidP="00584885">
            <w:pPr>
              <w:pStyle w:val="ListParagraph"/>
              <w:numPr>
                <w:ilvl w:val="0"/>
                <w:numId w:val="3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innovation methods best support problem</w:t>
            </w:r>
            <w:r>
              <w:rPr>
                <w:rFonts w:ascii="Times New Roman" w:eastAsia="Times New Roman" w:hAnsi="Times New Roman" w:cs="Times New Roman"/>
                <w:sz w:val="24"/>
                <w:szCs w:val="24"/>
              </w:rPr>
              <w:t xml:space="preserve"> </w:t>
            </w:r>
            <w:r w:rsidRPr="00D83CFE">
              <w:rPr>
                <w:rFonts w:ascii="Times New Roman" w:eastAsia="Times New Roman" w:hAnsi="Times New Roman" w:cs="Times New Roman"/>
                <w:sz w:val="24"/>
                <w:szCs w:val="24"/>
              </w:rPr>
              <w:t>solving?</w:t>
            </w:r>
          </w:p>
          <w:p w14:paraId="370E0513" w14:textId="347FCB16" w:rsidR="00A442C1" w:rsidRPr="00D83CFE" w:rsidRDefault="00A442C1" w:rsidP="00584885">
            <w:pPr>
              <w:pStyle w:val="ListParagraph"/>
              <w:numPr>
                <w:ilvl w:val="0"/>
                <w:numId w:val="3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should creative solutions be tested, refined, or discarded?</w:t>
            </w:r>
          </w:p>
          <w:p w14:paraId="2FE56D6A" w14:textId="58AFB43A" w:rsidR="00A442C1" w:rsidRPr="00D83CFE" w:rsidRDefault="00A442C1" w:rsidP="00584885">
            <w:pPr>
              <w:pStyle w:val="ListParagraph"/>
              <w:numPr>
                <w:ilvl w:val="0"/>
                <w:numId w:val="3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innovation necessary for overcoming complex mission challenges?</w:t>
            </w:r>
          </w:p>
          <w:p w14:paraId="4FE5B24D" w14:textId="13839C4E" w:rsidR="00A442C1" w:rsidRPr="00D83CFE" w:rsidRDefault="00A442C1" w:rsidP="00584885">
            <w:pPr>
              <w:pStyle w:val="ListParagraph"/>
              <w:numPr>
                <w:ilvl w:val="0"/>
                <w:numId w:val="3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is it best to use an existing solution rather than inventing a new one?</w:t>
            </w:r>
          </w:p>
          <w:p w14:paraId="28BE9C78" w14:textId="4B87E49C" w:rsidR="00A442C1" w:rsidRPr="00D83CFE" w:rsidRDefault="00A442C1" w:rsidP="00584885">
            <w:pPr>
              <w:pStyle w:val="ListParagraph"/>
              <w:numPr>
                <w:ilvl w:val="0"/>
                <w:numId w:val="3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can leaders ensure proposed ideas are supported by research or structured analysis?</w:t>
            </w:r>
          </w:p>
        </w:tc>
        <w:tc>
          <w:tcPr>
            <w:tcW w:w="2425" w:type="dxa"/>
          </w:tcPr>
          <w:p w14:paraId="7F836C01" w14:textId="0F702C21"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9.RV, 9.C, 9.LU, 10.RV, 10.C, 10.LU, 11.RV, 11.C, 11.LU, 12.RV, 12.C, 12.LU</w:t>
            </w:r>
          </w:p>
        </w:tc>
      </w:tr>
      <w:tr w:rsidR="00A442C1" w:rsidRPr="00D83CFE" w14:paraId="448162BD" w14:textId="6FD35D2B" w:rsidTr="00C753F8">
        <w:tblPrEx>
          <w:tblCellMar>
            <w:left w:w="115" w:type="dxa"/>
            <w:right w:w="115" w:type="dxa"/>
          </w:tblCellMar>
        </w:tblPrEx>
        <w:tc>
          <w:tcPr>
            <w:tcW w:w="728" w:type="dxa"/>
            <w:shd w:val="clear" w:color="auto" w:fill="FFFFFF" w:themeFill="background1"/>
          </w:tcPr>
          <w:p w14:paraId="29B5E868" w14:textId="1367C36A"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42A19D65" w14:textId="2A3D0BFD" w:rsidR="00A442C1" w:rsidRPr="00D83CFE" w:rsidRDefault="00A442C1" w:rsidP="00584885">
            <w:pPr>
              <w:rPr>
                <w:rFonts w:ascii="Times New Roman" w:eastAsia="Times New Roman" w:hAnsi="Times New Roman" w:cs="Times New Roman"/>
                <w:sz w:val="24"/>
                <w:szCs w:val="24"/>
              </w:rPr>
            </w:pPr>
            <w:r w:rsidRPr="00D83CFE">
              <w:rPr>
                <w:rFonts w:ascii="Times New Roman" w:hAnsi="Times New Roman" w:cs="Times New Roman"/>
                <w:sz w:val="24"/>
                <w:szCs w:val="24"/>
              </w:rPr>
              <w:t>Construct a comprehensive mission plan.</w:t>
            </w:r>
          </w:p>
        </w:tc>
        <w:tc>
          <w:tcPr>
            <w:tcW w:w="4602" w:type="dxa"/>
            <w:tcBorders>
              <w:top w:val="single" w:sz="4" w:space="0" w:color="auto"/>
              <w:left w:val="single" w:sz="4" w:space="0" w:color="auto"/>
              <w:bottom w:val="single" w:sz="4" w:space="0" w:color="auto"/>
              <w:right w:val="single" w:sz="4" w:space="0" w:color="auto"/>
            </w:tcBorders>
          </w:tcPr>
          <w:p w14:paraId="66633AC4"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Construction should include</w:t>
            </w:r>
          </w:p>
          <w:p w14:paraId="0520BD7B" w14:textId="0A8A6EC5" w:rsidR="00A442C1" w:rsidRPr="00D83CFE" w:rsidRDefault="00A442C1" w:rsidP="00584885">
            <w:pPr>
              <w:pStyle w:val="ListParagraph"/>
              <w:numPr>
                <w:ilvl w:val="0"/>
                <w:numId w:val="3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developing a strengths, weaknesses, opportunities, and threats (SWOT) analysis</w:t>
            </w:r>
            <w:r>
              <w:rPr>
                <w:rFonts w:ascii="Times New Roman" w:eastAsia="Times New Roman" w:hAnsi="Times New Roman" w:cs="Times New Roman"/>
                <w:sz w:val="24"/>
                <w:szCs w:val="24"/>
              </w:rPr>
              <w:t xml:space="preserve"> </w:t>
            </w:r>
            <w:r w:rsidRPr="00BB629E">
              <w:rPr>
                <w:rFonts w:ascii="Times New Roman" w:eastAsia="Times New Roman" w:hAnsi="Times New Roman" w:cs="Times New Roman"/>
                <w:sz w:val="24"/>
                <w:szCs w:val="24"/>
              </w:rPr>
              <w:t xml:space="preserve">to evaluate internal and </w:t>
            </w:r>
            <w:r w:rsidRPr="00BB629E">
              <w:rPr>
                <w:rFonts w:ascii="Times New Roman" w:eastAsia="Times New Roman" w:hAnsi="Times New Roman" w:cs="Times New Roman"/>
                <w:sz w:val="24"/>
                <w:szCs w:val="24"/>
              </w:rPr>
              <w:lastRenderedPageBreak/>
              <w:t>external factors influencing mission success</w:t>
            </w:r>
          </w:p>
          <w:p w14:paraId="709E9086" w14:textId="2B8D3E56" w:rsidR="00A442C1" w:rsidRPr="00D83CFE" w:rsidRDefault="00A442C1" w:rsidP="00584885">
            <w:pPr>
              <w:pStyle w:val="ListParagraph"/>
              <w:numPr>
                <w:ilvl w:val="0"/>
                <w:numId w:val="34"/>
              </w:numPr>
              <w:rPr>
                <w:rFonts w:ascii="Times New Roman" w:eastAsia="Times New Roman" w:hAnsi="Times New Roman" w:cs="Times New Roman"/>
                <w:sz w:val="24"/>
                <w:szCs w:val="24"/>
              </w:rPr>
            </w:pPr>
            <w:r w:rsidRPr="00D83CFE">
              <w:rPr>
                <w:rFonts w:ascii="Times New Roman" w:hAnsi="Times New Roman" w:cs="Times New Roman"/>
                <w:sz w:val="24"/>
                <w:szCs w:val="24"/>
              </w:rPr>
              <w:t>organizing tasks</w:t>
            </w:r>
            <w:r>
              <w:rPr>
                <w:rFonts w:ascii="Times New Roman" w:hAnsi="Times New Roman" w:cs="Times New Roman"/>
                <w:sz w:val="24"/>
                <w:szCs w:val="24"/>
              </w:rPr>
              <w:t xml:space="preserve"> </w:t>
            </w:r>
            <w:r w:rsidRPr="00BB629E">
              <w:rPr>
                <w:rFonts w:ascii="Times New Roman" w:hAnsi="Times New Roman" w:cs="Times New Roman"/>
                <w:sz w:val="24"/>
                <w:szCs w:val="24"/>
              </w:rPr>
              <w:t>in a clear and logical sequence</w:t>
            </w:r>
          </w:p>
          <w:p w14:paraId="73A3FA1F" w14:textId="1264A14F" w:rsidR="00A442C1" w:rsidRPr="00D83CFE" w:rsidRDefault="00A442C1" w:rsidP="00584885">
            <w:pPr>
              <w:pStyle w:val="ListParagraph"/>
              <w:numPr>
                <w:ilvl w:val="0"/>
                <w:numId w:val="3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identifying resources</w:t>
            </w:r>
            <w:r>
              <w:rPr>
                <w:rFonts w:ascii="Times New Roman" w:eastAsia="Times New Roman" w:hAnsi="Times New Roman" w:cs="Times New Roman"/>
                <w:sz w:val="24"/>
                <w:szCs w:val="24"/>
              </w:rPr>
              <w:t xml:space="preserve"> </w:t>
            </w:r>
            <w:r w:rsidRPr="00BB629E">
              <w:rPr>
                <w:rFonts w:ascii="Times New Roman" w:eastAsia="Times New Roman" w:hAnsi="Times New Roman" w:cs="Times New Roman"/>
                <w:sz w:val="24"/>
                <w:szCs w:val="24"/>
              </w:rPr>
              <w:t>such as personnel, equipment, information, and time</w:t>
            </w:r>
          </w:p>
          <w:p w14:paraId="54FAD80B" w14:textId="2C71C5A8" w:rsidR="00A442C1" w:rsidRPr="00D83CFE" w:rsidRDefault="00A442C1" w:rsidP="00584885">
            <w:pPr>
              <w:pStyle w:val="ListParagraph"/>
              <w:numPr>
                <w:ilvl w:val="0"/>
                <w:numId w:val="34"/>
              </w:numPr>
              <w:rPr>
                <w:rFonts w:ascii="Times New Roman" w:eastAsia="Times New Roman" w:hAnsi="Times New Roman" w:cs="Times New Roman"/>
                <w:sz w:val="24"/>
                <w:szCs w:val="24"/>
              </w:rPr>
            </w:pPr>
            <w:r w:rsidRPr="00D83CFE">
              <w:rPr>
                <w:rFonts w:ascii="Times New Roman" w:hAnsi="Times New Roman" w:cs="Times New Roman"/>
                <w:sz w:val="24"/>
                <w:szCs w:val="24"/>
              </w:rPr>
              <w:t>assigning roles and responsibilities</w:t>
            </w:r>
            <w:r>
              <w:rPr>
                <w:rFonts w:ascii="Times New Roman" w:hAnsi="Times New Roman" w:cs="Times New Roman"/>
                <w:sz w:val="24"/>
                <w:szCs w:val="24"/>
              </w:rPr>
              <w:t xml:space="preserve"> </w:t>
            </w:r>
            <w:r w:rsidRPr="00BB629E">
              <w:rPr>
                <w:rFonts w:ascii="Times New Roman" w:hAnsi="Times New Roman" w:cs="Times New Roman"/>
                <w:sz w:val="24"/>
                <w:szCs w:val="24"/>
              </w:rPr>
              <w:t>that align team strengths with mission needs</w:t>
            </w:r>
          </w:p>
          <w:p w14:paraId="6ABE155F" w14:textId="345D1C71" w:rsidR="00A442C1" w:rsidRPr="00D83CFE" w:rsidRDefault="00A442C1" w:rsidP="00584885">
            <w:pPr>
              <w:pStyle w:val="ListParagraph"/>
              <w:numPr>
                <w:ilvl w:val="0"/>
                <w:numId w:val="3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creating a timeline</w:t>
            </w:r>
            <w:r>
              <w:rPr>
                <w:rFonts w:ascii="Times New Roman" w:eastAsia="Times New Roman" w:hAnsi="Times New Roman" w:cs="Times New Roman"/>
                <w:sz w:val="24"/>
                <w:szCs w:val="24"/>
              </w:rPr>
              <w:t xml:space="preserve"> </w:t>
            </w:r>
            <w:r w:rsidRPr="00BB629E">
              <w:rPr>
                <w:rFonts w:ascii="Times New Roman" w:eastAsia="Times New Roman" w:hAnsi="Times New Roman" w:cs="Times New Roman"/>
                <w:sz w:val="24"/>
                <w:szCs w:val="24"/>
              </w:rPr>
              <w:t>with milestones and checkpoints for progress monitoring</w:t>
            </w:r>
          </w:p>
          <w:p w14:paraId="046C8DDE" w14:textId="58F3E266" w:rsidR="00A442C1" w:rsidRPr="00D83CFE" w:rsidRDefault="00A442C1" w:rsidP="00584885">
            <w:pPr>
              <w:pStyle w:val="ListParagraph"/>
              <w:numPr>
                <w:ilvl w:val="0"/>
                <w:numId w:val="34"/>
              </w:numPr>
              <w:rPr>
                <w:rFonts w:ascii="Times New Roman" w:eastAsia="Times New Roman" w:hAnsi="Times New Roman" w:cs="Times New Roman"/>
                <w:sz w:val="24"/>
                <w:szCs w:val="24"/>
              </w:rPr>
            </w:pPr>
            <w:r w:rsidRPr="00D83CFE">
              <w:rPr>
                <w:rFonts w:ascii="Times New Roman" w:hAnsi="Times New Roman" w:cs="Times New Roman"/>
                <w:sz w:val="24"/>
                <w:szCs w:val="24"/>
              </w:rPr>
              <w:t>incorporating contingencies</w:t>
            </w:r>
            <w:r>
              <w:rPr>
                <w:rFonts w:ascii="Times New Roman" w:hAnsi="Times New Roman" w:cs="Times New Roman"/>
                <w:sz w:val="24"/>
                <w:szCs w:val="24"/>
              </w:rPr>
              <w:t xml:space="preserve"> </w:t>
            </w:r>
            <w:r w:rsidRPr="00BB629E">
              <w:rPr>
                <w:rFonts w:ascii="Times New Roman" w:hAnsi="Times New Roman" w:cs="Times New Roman"/>
                <w:sz w:val="24"/>
                <w:szCs w:val="24"/>
              </w:rPr>
              <w:t>to prepare for potential challenges or disruptions</w:t>
            </w:r>
          </w:p>
          <w:p w14:paraId="50473B08" w14:textId="5DB2C48C" w:rsidR="00A442C1" w:rsidRPr="00D83CFE" w:rsidRDefault="00A442C1" w:rsidP="00584885">
            <w:pPr>
              <w:pStyle w:val="ListParagraph"/>
              <w:numPr>
                <w:ilvl w:val="0"/>
                <w:numId w:val="34"/>
              </w:numPr>
              <w:rPr>
                <w:rFonts w:ascii="Times New Roman" w:eastAsia="Times New Roman" w:hAnsi="Times New Roman" w:cs="Times New Roman"/>
                <w:sz w:val="24"/>
                <w:szCs w:val="24"/>
              </w:rPr>
            </w:pPr>
            <w:r w:rsidRPr="00D83CFE">
              <w:rPr>
                <w:rFonts w:ascii="Times New Roman" w:hAnsi="Times New Roman" w:cs="Times New Roman"/>
                <w:sz w:val="24"/>
                <w:szCs w:val="24"/>
              </w:rPr>
              <w:t>submitting a full written plan</w:t>
            </w:r>
            <w:r>
              <w:rPr>
                <w:rFonts w:ascii="Times New Roman" w:hAnsi="Times New Roman" w:cs="Times New Roman"/>
                <w:sz w:val="24"/>
                <w:szCs w:val="24"/>
              </w:rPr>
              <w:t xml:space="preserve"> </w:t>
            </w:r>
            <w:r w:rsidRPr="00BB629E">
              <w:rPr>
                <w:rFonts w:ascii="Times New Roman" w:hAnsi="Times New Roman" w:cs="Times New Roman"/>
                <w:sz w:val="24"/>
                <w:szCs w:val="24"/>
              </w:rPr>
              <w:t>that demonstrates strategic thinking, clarity, and operational readiness</w:t>
            </w:r>
            <w:r w:rsidRPr="00D83CFE">
              <w:rPr>
                <w:rFonts w:ascii="Times New Roman" w:hAnsi="Times New Roman" w:cs="Times New Roman"/>
                <w:sz w:val="24"/>
                <w:szCs w:val="24"/>
              </w:rPr>
              <w:t>.</w:t>
            </w:r>
          </w:p>
          <w:p w14:paraId="014AEEA5" w14:textId="77777777" w:rsidR="00A442C1" w:rsidRPr="00D83CFE" w:rsidRDefault="00A442C1" w:rsidP="00584885">
            <w:pPr>
              <w:ind w:left="-50"/>
              <w:rPr>
                <w:rFonts w:ascii="Times New Roman" w:eastAsia="Times New Roman" w:hAnsi="Times New Roman" w:cs="Times New Roman"/>
                <w:b/>
                <w:bCs/>
                <w:sz w:val="24"/>
                <w:szCs w:val="24"/>
              </w:rPr>
            </w:pPr>
          </w:p>
          <w:p w14:paraId="4D200DB2" w14:textId="417376DB" w:rsidR="00A442C1" w:rsidRPr="00D83CFE" w:rsidRDefault="00A442C1" w:rsidP="00584885">
            <w:pPr>
              <w:ind w:left="-50"/>
              <w:rPr>
                <w:rFonts w:ascii="Times New Roman" w:eastAsia="Times New Roman" w:hAnsi="Times New Roman" w:cs="Times New Roman"/>
                <w:sz w:val="24"/>
                <w:szCs w:val="24"/>
              </w:rPr>
            </w:pPr>
            <w:r w:rsidRPr="00D83CFE">
              <w:rPr>
                <w:rFonts w:ascii="Times New Roman" w:eastAsia="Times New Roman" w:hAnsi="Times New Roman" w:cs="Times New Roman"/>
                <w:b/>
                <w:bCs/>
                <w:sz w:val="24"/>
                <w:szCs w:val="24"/>
              </w:rPr>
              <w:t xml:space="preserve">Teacher Resource: </w:t>
            </w:r>
            <w:hyperlink r:id="rId26" w:history="1">
              <w:r w:rsidRPr="00716458">
                <w:rPr>
                  <w:rStyle w:val="Hyperlink"/>
                  <w:rFonts w:ascii="Times New Roman" w:hAnsi="Times New Roman" w:cs="Times New Roman"/>
                  <w:sz w:val="24"/>
                  <w:szCs w:val="24"/>
                </w:rPr>
                <w:t>Organizational Planning 101: How to Make an Organizational Plan</w:t>
              </w:r>
            </w:hyperlink>
            <w:r>
              <w:rPr>
                <w:rFonts w:ascii="Times New Roman" w:hAnsi="Times New Roman" w:cs="Times New Roman"/>
                <w:sz w:val="24"/>
                <w:szCs w:val="24"/>
              </w:rPr>
              <w:t>,</w:t>
            </w:r>
            <w:r w:rsidRPr="005C639E" w:rsidDel="005C639E">
              <w:t xml:space="preserve"> </w:t>
            </w:r>
            <w:r w:rsidRPr="00716458">
              <w:rPr>
                <w:rStyle w:val="Hyperlink"/>
                <w:rFonts w:ascii="Times New Roman" w:hAnsi="Times New Roman" w:cs="Times New Roman"/>
                <w:color w:val="auto"/>
                <w:sz w:val="24"/>
                <w:szCs w:val="24"/>
                <w:u w:val="none"/>
                <w:shd w:val="clear" w:color="auto" w:fill="FFFFFF"/>
              </w:rPr>
              <w:t>Project Manager </w:t>
            </w:r>
          </w:p>
        </w:tc>
        <w:tc>
          <w:tcPr>
            <w:tcW w:w="4240" w:type="dxa"/>
          </w:tcPr>
          <w:p w14:paraId="69A8C912"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lastRenderedPageBreak/>
              <w:t>Process/Skill Questions:</w:t>
            </w:r>
          </w:p>
          <w:p w14:paraId="7A216709" w14:textId="77777777" w:rsidR="00A442C1" w:rsidRPr="00D83CFE" w:rsidRDefault="00A442C1" w:rsidP="00584885">
            <w:pPr>
              <w:pStyle w:val="ListParagraph"/>
              <w:numPr>
                <w:ilvl w:val="0"/>
                <w:numId w:val="3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is a SWOT analysis conducted?</w:t>
            </w:r>
          </w:p>
          <w:p w14:paraId="2222E96B" w14:textId="245C0B12" w:rsidR="00A442C1" w:rsidRPr="00D83CFE" w:rsidRDefault="00A442C1" w:rsidP="00584885">
            <w:pPr>
              <w:pStyle w:val="ListParagraph"/>
              <w:numPr>
                <w:ilvl w:val="0"/>
                <w:numId w:val="3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lastRenderedPageBreak/>
              <w:t>Who will carry out each task within the mission plan?</w:t>
            </w:r>
          </w:p>
          <w:p w14:paraId="7B22846C" w14:textId="44431CB7" w:rsidR="00A442C1" w:rsidRPr="00D83CFE" w:rsidRDefault="00A442C1" w:rsidP="00584885">
            <w:pPr>
              <w:pStyle w:val="ListParagraph"/>
              <w:numPr>
                <w:ilvl w:val="0"/>
                <w:numId w:val="3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it critical to identify risks and create contingency plans?</w:t>
            </w:r>
          </w:p>
          <w:p w14:paraId="0A017236" w14:textId="77777777" w:rsidR="00A442C1" w:rsidRPr="00D83CFE" w:rsidRDefault="00A442C1" w:rsidP="00584885">
            <w:pPr>
              <w:pStyle w:val="ListParagraph"/>
              <w:numPr>
                <w:ilvl w:val="0"/>
                <w:numId w:val="3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should feasibility be reassessed during mission preparation?</w:t>
            </w:r>
          </w:p>
          <w:p w14:paraId="48BD48A2" w14:textId="77777777" w:rsidR="00A442C1" w:rsidRPr="00D83CFE" w:rsidRDefault="00A442C1" w:rsidP="00584885">
            <w:pPr>
              <w:pStyle w:val="ListParagraph"/>
              <w:numPr>
                <w:ilvl w:val="0"/>
                <w:numId w:val="3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might the timeline need to be adjusted?</w:t>
            </w:r>
          </w:p>
          <w:p w14:paraId="61BA55FB" w14:textId="7D128E2D" w:rsidR="00A442C1" w:rsidRPr="00D83CFE" w:rsidRDefault="00A442C1" w:rsidP="00584885">
            <w:pPr>
              <w:pStyle w:val="ListParagraph"/>
              <w:numPr>
                <w:ilvl w:val="0"/>
                <w:numId w:val="3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information should be included in the written plan?</w:t>
            </w:r>
          </w:p>
        </w:tc>
        <w:tc>
          <w:tcPr>
            <w:tcW w:w="2425" w:type="dxa"/>
          </w:tcPr>
          <w:p w14:paraId="1AAA2FBD" w14:textId="5D59AE5A"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lastRenderedPageBreak/>
              <w:t xml:space="preserve">English: 9.RV, 9.C, 9.LU, 9.W, 10.RV, 10.C, 10.LU, 10.W, 11.RV, 11.C, 11.LU, </w:t>
            </w:r>
            <w:r w:rsidRPr="00B67E2E">
              <w:rPr>
                <w:rFonts w:ascii="Times New Roman" w:eastAsia="Times New Roman" w:hAnsi="Times New Roman" w:cs="Times New Roman"/>
                <w:sz w:val="24"/>
                <w:szCs w:val="24"/>
              </w:rPr>
              <w:lastRenderedPageBreak/>
              <w:t>11.W, 12.RV, 12.C, 12.LU, 12.W</w:t>
            </w:r>
          </w:p>
        </w:tc>
      </w:tr>
      <w:tr w:rsidR="00A442C1" w:rsidRPr="00D83CFE" w14:paraId="1E70A995" w14:textId="0DF6158B" w:rsidTr="00C753F8">
        <w:tblPrEx>
          <w:tblCellMar>
            <w:left w:w="115" w:type="dxa"/>
            <w:right w:w="115" w:type="dxa"/>
          </w:tblCellMar>
        </w:tblPrEx>
        <w:tc>
          <w:tcPr>
            <w:tcW w:w="728" w:type="dxa"/>
            <w:shd w:val="clear" w:color="auto" w:fill="FFFFFF" w:themeFill="background1"/>
          </w:tcPr>
          <w:p w14:paraId="09A799CE" w14:textId="080B31B5"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73</w:t>
            </w:r>
          </w:p>
          <w:p w14:paraId="1C325EEB" w14:textId="661A293B" w:rsidR="00A442C1" w:rsidRPr="00D83CFE" w:rsidRDefault="00A442C1" w:rsidP="00584885">
            <w:pPr>
              <w:rPr>
                <w:rFonts w:ascii="Times New Roman" w:eastAsia="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6FED5CA2" w14:textId="7E6C1BAB" w:rsidR="00A442C1" w:rsidRPr="00D83CFE" w:rsidRDefault="00A442C1" w:rsidP="00584885">
            <w:pPr>
              <w:rPr>
                <w:rFonts w:ascii="Times New Roman" w:eastAsia="Times New Roman" w:hAnsi="Times New Roman" w:cs="Times New Roman"/>
                <w:sz w:val="24"/>
                <w:szCs w:val="24"/>
              </w:rPr>
            </w:pPr>
            <w:r w:rsidRPr="00D83CFE">
              <w:rPr>
                <w:rFonts w:ascii="Times New Roman" w:hAnsi="Times New Roman" w:cs="Times New Roman"/>
                <w:sz w:val="24"/>
                <w:szCs w:val="24"/>
              </w:rPr>
              <w:t>Assess mission risks and mitigation.</w:t>
            </w:r>
          </w:p>
        </w:tc>
        <w:tc>
          <w:tcPr>
            <w:tcW w:w="4602" w:type="dxa"/>
            <w:tcBorders>
              <w:top w:val="single" w:sz="4" w:space="0" w:color="auto"/>
              <w:left w:val="single" w:sz="4" w:space="0" w:color="auto"/>
              <w:bottom w:val="single" w:sz="4" w:space="0" w:color="auto"/>
              <w:right w:val="single" w:sz="4" w:space="0" w:color="auto"/>
            </w:tcBorders>
          </w:tcPr>
          <w:p w14:paraId="0B5B37E1"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 xml:space="preserve">Assessment should include </w:t>
            </w:r>
          </w:p>
          <w:p w14:paraId="1A87D9C1" w14:textId="7B5E51E4" w:rsidR="00A442C1" w:rsidRPr="00D83CFE" w:rsidRDefault="00A442C1" w:rsidP="00584885">
            <w:pPr>
              <w:pStyle w:val="ListParagraph"/>
              <w:numPr>
                <w:ilvl w:val="0"/>
                <w:numId w:val="35"/>
              </w:numPr>
              <w:rPr>
                <w:rFonts w:ascii="Times New Roman" w:eastAsia="Times New Roman" w:hAnsi="Times New Roman" w:cs="Times New Roman"/>
                <w:sz w:val="24"/>
                <w:szCs w:val="24"/>
              </w:rPr>
            </w:pPr>
            <w:r w:rsidRPr="00D83CFE">
              <w:rPr>
                <w:rFonts w:ascii="Times New Roman" w:hAnsi="Times New Roman" w:cs="Times New Roman"/>
                <w:sz w:val="24"/>
                <w:szCs w:val="24"/>
              </w:rPr>
              <w:t>identifying risk types</w:t>
            </w:r>
            <w:r>
              <w:rPr>
                <w:rFonts w:ascii="Times New Roman" w:hAnsi="Times New Roman" w:cs="Times New Roman"/>
                <w:sz w:val="24"/>
                <w:szCs w:val="24"/>
              </w:rPr>
              <w:t xml:space="preserve"> (e.g., </w:t>
            </w:r>
            <w:r w:rsidRPr="00487D0E">
              <w:rPr>
                <w:rFonts w:ascii="Times New Roman" w:hAnsi="Times New Roman" w:cs="Times New Roman"/>
                <w:sz w:val="24"/>
                <w:szCs w:val="24"/>
              </w:rPr>
              <w:t>operational, environmental, communication, personnel, logistical</w:t>
            </w:r>
            <w:r>
              <w:rPr>
                <w:rFonts w:ascii="Times New Roman" w:hAnsi="Times New Roman" w:cs="Times New Roman"/>
                <w:sz w:val="24"/>
                <w:szCs w:val="24"/>
              </w:rPr>
              <w:t>)</w:t>
            </w:r>
          </w:p>
          <w:p w14:paraId="048CDD92" w14:textId="7FD4D8AA" w:rsidR="00A442C1" w:rsidRPr="00D83CFE" w:rsidRDefault="00A442C1" w:rsidP="00584885">
            <w:pPr>
              <w:pStyle w:val="ListParagraph"/>
              <w:numPr>
                <w:ilvl w:val="0"/>
                <w:numId w:val="35"/>
              </w:numPr>
              <w:rPr>
                <w:rFonts w:ascii="Times New Roman" w:eastAsia="Times New Roman" w:hAnsi="Times New Roman" w:cs="Times New Roman"/>
                <w:sz w:val="24"/>
                <w:szCs w:val="24"/>
              </w:rPr>
            </w:pPr>
            <w:r w:rsidRPr="00D83CFE">
              <w:rPr>
                <w:rFonts w:ascii="Times New Roman" w:hAnsi="Times New Roman" w:cs="Times New Roman"/>
                <w:sz w:val="24"/>
                <w:szCs w:val="24"/>
              </w:rPr>
              <w:t>analyzing likelihood and impact</w:t>
            </w:r>
            <w:r>
              <w:rPr>
                <w:rFonts w:ascii="Times New Roman" w:hAnsi="Times New Roman" w:cs="Times New Roman"/>
                <w:sz w:val="24"/>
                <w:szCs w:val="24"/>
              </w:rPr>
              <w:t xml:space="preserve">, </w:t>
            </w:r>
            <w:r w:rsidRPr="00487D0E">
              <w:rPr>
                <w:rFonts w:ascii="Times New Roman" w:hAnsi="Times New Roman" w:cs="Times New Roman"/>
                <w:sz w:val="24"/>
                <w:szCs w:val="24"/>
              </w:rPr>
              <w:t>using a structured method that prioritizes high‑consequence threats</w:t>
            </w:r>
          </w:p>
          <w:p w14:paraId="6A78F22F" w14:textId="54C8A9CD" w:rsidR="00A442C1" w:rsidRPr="00D83CFE" w:rsidRDefault="00A442C1" w:rsidP="00584885">
            <w:pPr>
              <w:pStyle w:val="ListParagraph"/>
              <w:numPr>
                <w:ilvl w:val="0"/>
                <w:numId w:val="35"/>
              </w:numPr>
              <w:rPr>
                <w:rFonts w:ascii="Times New Roman" w:eastAsia="Times New Roman" w:hAnsi="Times New Roman" w:cs="Times New Roman"/>
                <w:sz w:val="24"/>
                <w:szCs w:val="24"/>
              </w:rPr>
            </w:pPr>
            <w:r w:rsidRPr="00D83CFE">
              <w:rPr>
                <w:rFonts w:ascii="Times New Roman" w:hAnsi="Times New Roman" w:cs="Times New Roman"/>
                <w:sz w:val="24"/>
                <w:szCs w:val="24"/>
              </w:rPr>
              <w:t>recommending mitigation steps</w:t>
            </w:r>
            <w:r>
              <w:rPr>
                <w:rFonts w:ascii="Times New Roman" w:hAnsi="Times New Roman" w:cs="Times New Roman"/>
                <w:sz w:val="24"/>
                <w:szCs w:val="24"/>
              </w:rPr>
              <w:t xml:space="preserve"> </w:t>
            </w:r>
            <w:r w:rsidRPr="00487D0E">
              <w:rPr>
                <w:rFonts w:ascii="Times New Roman" w:hAnsi="Times New Roman" w:cs="Times New Roman"/>
                <w:sz w:val="24"/>
                <w:szCs w:val="24"/>
              </w:rPr>
              <w:t>to reduce, transfer, avoid, or accept risks based on mission objectives</w:t>
            </w:r>
          </w:p>
          <w:p w14:paraId="0007959C" w14:textId="40791B19" w:rsidR="00A442C1" w:rsidRPr="00D83CFE" w:rsidRDefault="00A442C1" w:rsidP="00584885">
            <w:pPr>
              <w:pStyle w:val="ListParagraph"/>
              <w:numPr>
                <w:ilvl w:val="0"/>
                <w:numId w:val="35"/>
              </w:numPr>
              <w:rPr>
                <w:rFonts w:ascii="Times New Roman" w:eastAsia="Times New Roman" w:hAnsi="Times New Roman" w:cs="Times New Roman"/>
                <w:sz w:val="24"/>
                <w:szCs w:val="24"/>
              </w:rPr>
            </w:pPr>
            <w:r w:rsidRPr="00D83CFE">
              <w:rPr>
                <w:rFonts w:ascii="Times New Roman" w:hAnsi="Times New Roman" w:cs="Times New Roman"/>
                <w:sz w:val="24"/>
                <w:szCs w:val="24"/>
              </w:rPr>
              <w:t>completing a written risk matrix or similar tool</w:t>
            </w:r>
            <w:r>
              <w:rPr>
                <w:rFonts w:ascii="Times New Roman" w:hAnsi="Times New Roman" w:cs="Times New Roman"/>
                <w:sz w:val="24"/>
                <w:szCs w:val="24"/>
              </w:rPr>
              <w:t xml:space="preserve"> t</w:t>
            </w:r>
            <w:r w:rsidRPr="00487D0E">
              <w:rPr>
                <w:rFonts w:ascii="Times New Roman" w:hAnsi="Times New Roman" w:cs="Times New Roman"/>
                <w:sz w:val="24"/>
                <w:szCs w:val="24"/>
              </w:rPr>
              <w:t xml:space="preserve">o visually demonstrate </w:t>
            </w:r>
            <w:r w:rsidRPr="00487D0E">
              <w:rPr>
                <w:rFonts w:ascii="Times New Roman" w:hAnsi="Times New Roman" w:cs="Times New Roman"/>
                <w:sz w:val="24"/>
                <w:szCs w:val="24"/>
              </w:rPr>
              <w:lastRenderedPageBreak/>
              <w:t>analysis and decision‑making rationale</w:t>
            </w:r>
            <w:r w:rsidRPr="00D83CFE">
              <w:rPr>
                <w:rFonts w:ascii="Times New Roman" w:hAnsi="Times New Roman" w:cs="Times New Roman"/>
                <w:sz w:val="24"/>
                <w:szCs w:val="24"/>
              </w:rPr>
              <w:t>.</w:t>
            </w:r>
          </w:p>
        </w:tc>
        <w:tc>
          <w:tcPr>
            <w:tcW w:w="4240" w:type="dxa"/>
          </w:tcPr>
          <w:p w14:paraId="0B36A0D1"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lastRenderedPageBreak/>
              <w:t>Process/Skill Questions:</w:t>
            </w:r>
          </w:p>
          <w:p w14:paraId="2B9EEA11" w14:textId="4D212CE7" w:rsidR="00A442C1" w:rsidRPr="00D83CFE" w:rsidRDefault="00A442C1" w:rsidP="00584885">
            <w:pPr>
              <w:pStyle w:val="ListParagraph"/>
              <w:numPr>
                <w:ilvl w:val="0"/>
                <w:numId w:val="35"/>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Who is impacted if the identified risks occur?</w:t>
            </w:r>
          </w:p>
          <w:p w14:paraId="5EDBAF72" w14:textId="1C096F92" w:rsidR="00A442C1" w:rsidRPr="00D83CFE" w:rsidRDefault="00A442C1" w:rsidP="00584885">
            <w:pPr>
              <w:pStyle w:val="ListParagraph"/>
              <w:numPr>
                <w:ilvl w:val="0"/>
                <w:numId w:val="35"/>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is the likelihood of each risk highest?</w:t>
            </w:r>
          </w:p>
          <w:p w14:paraId="2CE695F6" w14:textId="6761DDD3" w:rsidR="00A442C1" w:rsidRPr="00D83CFE" w:rsidRDefault="00A442C1" w:rsidP="00584885">
            <w:pPr>
              <w:pStyle w:val="ListParagraph"/>
              <w:numPr>
                <w:ilvl w:val="0"/>
                <w:numId w:val="35"/>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must mission leaders evaluate both likelihood and impact?</w:t>
            </w:r>
          </w:p>
          <w:p w14:paraId="3E0344BC" w14:textId="6777DE02" w:rsidR="00A442C1" w:rsidRPr="00D83CFE" w:rsidRDefault="00A442C1" w:rsidP="00584885">
            <w:pPr>
              <w:pStyle w:val="ListParagraph"/>
              <w:numPr>
                <w:ilvl w:val="0"/>
                <w:numId w:val="35"/>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can mitigation strategies reduce or prevent negative outcomes?</w:t>
            </w:r>
          </w:p>
        </w:tc>
        <w:tc>
          <w:tcPr>
            <w:tcW w:w="2425" w:type="dxa"/>
          </w:tcPr>
          <w:p w14:paraId="34A52B98" w14:textId="54828DA8"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9.RV, 9.C, 9.LU, 10.RV, 10.C, 10.LU, 11.RV, 11.C, 11.LU, 12.RV, 12.C, 12.LU</w:t>
            </w:r>
          </w:p>
        </w:tc>
      </w:tr>
      <w:tr w:rsidR="00A442C1" w:rsidRPr="00D83CFE" w14:paraId="128772A1" w14:textId="3F86459A" w:rsidTr="00C753F8">
        <w:tblPrEx>
          <w:tblCellMar>
            <w:left w:w="115" w:type="dxa"/>
            <w:right w:w="115" w:type="dxa"/>
          </w:tblCellMar>
        </w:tblPrEx>
        <w:tc>
          <w:tcPr>
            <w:tcW w:w="728" w:type="dxa"/>
            <w:shd w:val="clear" w:color="auto" w:fill="FFFFFF" w:themeFill="background1"/>
          </w:tcPr>
          <w:p w14:paraId="1B0FEF66" w14:textId="6731EFFF"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63266C9A" w14:textId="12203AC7" w:rsidR="00A442C1" w:rsidRPr="00D83CFE" w:rsidRDefault="00A442C1" w:rsidP="00584885">
            <w:pPr>
              <w:rPr>
                <w:rFonts w:ascii="Times New Roman" w:eastAsia="Times New Roman" w:hAnsi="Times New Roman" w:cs="Times New Roman"/>
                <w:sz w:val="24"/>
                <w:szCs w:val="24"/>
              </w:rPr>
            </w:pPr>
            <w:r w:rsidRPr="00D83CFE">
              <w:rPr>
                <w:rFonts w:ascii="Times New Roman" w:hAnsi="Times New Roman" w:cs="Times New Roman"/>
                <w:sz w:val="24"/>
                <w:szCs w:val="24"/>
              </w:rPr>
              <w:t>Demonstrate problem-solving techniques during mission simulations.</w:t>
            </w:r>
          </w:p>
        </w:tc>
        <w:tc>
          <w:tcPr>
            <w:tcW w:w="4602" w:type="dxa"/>
            <w:tcBorders>
              <w:top w:val="single" w:sz="4" w:space="0" w:color="auto"/>
              <w:left w:val="single" w:sz="4" w:space="0" w:color="auto"/>
              <w:bottom w:val="single" w:sz="4" w:space="0" w:color="auto"/>
              <w:right w:val="single" w:sz="4" w:space="0" w:color="auto"/>
            </w:tcBorders>
          </w:tcPr>
          <w:p w14:paraId="070B3416"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 xml:space="preserve">Demonstration should include </w:t>
            </w:r>
          </w:p>
          <w:p w14:paraId="15EC8F0A" w14:textId="6655AF3C" w:rsidR="00A442C1" w:rsidRPr="00D83CFE" w:rsidRDefault="00A442C1" w:rsidP="00584885">
            <w:pPr>
              <w:pStyle w:val="ListParagraph"/>
              <w:numPr>
                <w:ilvl w:val="0"/>
                <w:numId w:val="36"/>
              </w:numPr>
              <w:rPr>
                <w:rFonts w:ascii="Times New Roman" w:eastAsia="Times New Roman" w:hAnsi="Times New Roman" w:cs="Times New Roman"/>
                <w:sz w:val="24"/>
                <w:szCs w:val="24"/>
              </w:rPr>
            </w:pPr>
            <w:r w:rsidRPr="00D83CFE">
              <w:rPr>
                <w:rFonts w:ascii="Times New Roman" w:hAnsi="Times New Roman" w:cs="Times New Roman"/>
                <w:sz w:val="24"/>
                <w:szCs w:val="24"/>
              </w:rPr>
              <w:t>defining the problem</w:t>
            </w:r>
          </w:p>
          <w:p w14:paraId="0C5AD02C" w14:textId="126EC830" w:rsidR="00A442C1" w:rsidRPr="00D83CFE" w:rsidRDefault="00A442C1" w:rsidP="00584885">
            <w:pPr>
              <w:pStyle w:val="ListParagraph"/>
              <w:numPr>
                <w:ilvl w:val="0"/>
                <w:numId w:val="36"/>
              </w:numPr>
              <w:rPr>
                <w:rFonts w:ascii="Times New Roman" w:eastAsia="Times New Roman" w:hAnsi="Times New Roman" w:cs="Times New Roman"/>
                <w:sz w:val="24"/>
                <w:szCs w:val="24"/>
              </w:rPr>
            </w:pPr>
            <w:r w:rsidRPr="00D83CFE">
              <w:rPr>
                <w:rFonts w:ascii="Times New Roman" w:hAnsi="Times New Roman" w:cs="Times New Roman"/>
                <w:sz w:val="24"/>
                <w:szCs w:val="24"/>
              </w:rPr>
              <w:t>breaking down the problem to its components</w:t>
            </w:r>
            <w:r>
              <w:rPr>
                <w:rFonts w:ascii="Times New Roman" w:hAnsi="Times New Roman" w:cs="Times New Roman"/>
                <w:sz w:val="24"/>
                <w:szCs w:val="24"/>
              </w:rPr>
              <w:t xml:space="preserve"> </w:t>
            </w:r>
            <w:r w:rsidRPr="00487D0E">
              <w:rPr>
                <w:rFonts w:ascii="Times New Roman" w:hAnsi="Times New Roman" w:cs="Times New Roman"/>
                <w:sz w:val="24"/>
                <w:szCs w:val="24"/>
              </w:rPr>
              <w:t>to isolate root causes and constraints</w:t>
            </w:r>
          </w:p>
          <w:p w14:paraId="186A05E9" w14:textId="6FE377F4" w:rsidR="00A442C1" w:rsidRPr="00D83CFE" w:rsidRDefault="00A442C1" w:rsidP="00584885">
            <w:pPr>
              <w:pStyle w:val="ListParagraph"/>
              <w:numPr>
                <w:ilvl w:val="0"/>
                <w:numId w:val="36"/>
              </w:numPr>
              <w:rPr>
                <w:rFonts w:ascii="Times New Roman" w:eastAsia="Times New Roman" w:hAnsi="Times New Roman" w:cs="Times New Roman"/>
                <w:sz w:val="24"/>
                <w:szCs w:val="24"/>
              </w:rPr>
            </w:pPr>
            <w:r w:rsidRPr="00D83CFE">
              <w:rPr>
                <w:rFonts w:ascii="Times New Roman" w:hAnsi="Times New Roman" w:cs="Times New Roman"/>
                <w:sz w:val="24"/>
                <w:szCs w:val="24"/>
              </w:rPr>
              <w:t>generating alternatives</w:t>
            </w:r>
            <w:r>
              <w:rPr>
                <w:rFonts w:ascii="Times New Roman" w:hAnsi="Times New Roman" w:cs="Times New Roman"/>
                <w:sz w:val="24"/>
                <w:szCs w:val="24"/>
              </w:rPr>
              <w:t xml:space="preserve"> </w:t>
            </w:r>
            <w:r w:rsidRPr="00487D0E">
              <w:rPr>
                <w:rFonts w:ascii="Times New Roman" w:hAnsi="Times New Roman" w:cs="Times New Roman"/>
                <w:sz w:val="24"/>
                <w:szCs w:val="24"/>
              </w:rPr>
              <w:t>that consider creativity, feasibility, and mission priorities</w:t>
            </w:r>
          </w:p>
          <w:p w14:paraId="2CB595CD" w14:textId="7FACCCAF" w:rsidR="00A442C1" w:rsidRPr="00D83CFE" w:rsidRDefault="00A442C1" w:rsidP="00584885">
            <w:pPr>
              <w:pStyle w:val="ListParagraph"/>
              <w:numPr>
                <w:ilvl w:val="0"/>
                <w:numId w:val="36"/>
              </w:numPr>
              <w:rPr>
                <w:rFonts w:ascii="Times New Roman" w:eastAsia="Times New Roman" w:hAnsi="Times New Roman" w:cs="Times New Roman"/>
                <w:sz w:val="24"/>
                <w:szCs w:val="24"/>
              </w:rPr>
            </w:pPr>
            <w:r w:rsidRPr="00D83CFE">
              <w:rPr>
                <w:rFonts w:ascii="Times New Roman" w:hAnsi="Times New Roman" w:cs="Times New Roman"/>
                <w:sz w:val="24"/>
                <w:szCs w:val="24"/>
              </w:rPr>
              <w:t>selecting the best solution</w:t>
            </w:r>
            <w:r>
              <w:rPr>
                <w:rFonts w:ascii="Times New Roman" w:hAnsi="Times New Roman" w:cs="Times New Roman"/>
                <w:sz w:val="24"/>
                <w:szCs w:val="24"/>
              </w:rPr>
              <w:t xml:space="preserve"> </w:t>
            </w:r>
            <w:r w:rsidRPr="00487D0E">
              <w:rPr>
                <w:rFonts w:ascii="Times New Roman" w:hAnsi="Times New Roman" w:cs="Times New Roman"/>
                <w:sz w:val="24"/>
                <w:szCs w:val="24"/>
              </w:rPr>
              <w:t>by applying criteria such as impact, resources, and risk</w:t>
            </w:r>
          </w:p>
          <w:p w14:paraId="15971DEB" w14:textId="162639C2" w:rsidR="00A442C1" w:rsidRPr="00D83CFE" w:rsidRDefault="00A442C1" w:rsidP="00584885">
            <w:pPr>
              <w:pStyle w:val="ListParagraph"/>
              <w:numPr>
                <w:ilvl w:val="0"/>
                <w:numId w:val="36"/>
              </w:numPr>
              <w:rPr>
                <w:rFonts w:ascii="Times New Roman" w:eastAsia="Times New Roman" w:hAnsi="Times New Roman" w:cs="Times New Roman"/>
                <w:sz w:val="24"/>
                <w:szCs w:val="24"/>
              </w:rPr>
            </w:pPr>
            <w:r w:rsidRPr="00D83CFE">
              <w:rPr>
                <w:rFonts w:ascii="Times New Roman" w:hAnsi="Times New Roman" w:cs="Times New Roman"/>
                <w:sz w:val="24"/>
                <w:szCs w:val="24"/>
              </w:rPr>
              <w:t xml:space="preserve">executing the </w:t>
            </w:r>
            <w:r>
              <w:rPr>
                <w:rFonts w:ascii="Times New Roman" w:hAnsi="Times New Roman" w:cs="Times New Roman"/>
                <w:sz w:val="24"/>
                <w:szCs w:val="24"/>
              </w:rPr>
              <w:t xml:space="preserve">solution </w:t>
            </w:r>
            <w:r w:rsidRPr="00487D0E">
              <w:rPr>
                <w:rFonts w:ascii="Times New Roman" w:hAnsi="Times New Roman" w:cs="Times New Roman"/>
                <w:sz w:val="24"/>
                <w:szCs w:val="24"/>
              </w:rPr>
              <w:t>to show practical application under simulated conditions</w:t>
            </w:r>
          </w:p>
          <w:p w14:paraId="542147FB" w14:textId="2C44B9E8" w:rsidR="00A442C1" w:rsidRPr="00D83CFE" w:rsidRDefault="00A442C1" w:rsidP="00584885">
            <w:pPr>
              <w:pStyle w:val="ListParagraph"/>
              <w:numPr>
                <w:ilvl w:val="0"/>
                <w:numId w:val="36"/>
              </w:numPr>
              <w:rPr>
                <w:rFonts w:ascii="Times New Roman" w:eastAsia="Times New Roman" w:hAnsi="Times New Roman" w:cs="Times New Roman"/>
                <w:sz w:val="24"/>
                <w:szCs w:val="24"/>
              </w:rPr>
            </w:pPr>
            <w:r w:rsidRPr="00D83CFE">
              <w:rPr>
                <w:rFonts w:ascii="Times New Roman" w:hAnsi="Times New Roman" w:cs="Times New Roman"/>
                <w:sz w:val="24"/>
                <w:szCs w:val="24"/>
              </w:rPr>
              <w:t>documenting steps taken and outcomes observed</w:t>
            </w:r>
            <w:r>
              <w:rPr>
                <w:rFonts w:ascii="Times New Roman" w:hAnsi="Times New Roman" w:cs="Times New Roman"/>
                <w:sz w:val="24"/>
                <w:szCs w:val="24"/>
              </w:rPr>
              <w:t xml:space="preserve"> </w:t>
            </w:r>
            <w:r w:rsidRPr="00487D0E">
              <w:rPr>
                <w:rFonts w:ascii="Times New Roman" w:hAnsi="Times New Roman" w:cs="Times New Roman"/>
                <w:sz w:val="24"/>
                <w:szCs w:val="24"/>
              </w:rPr>
              <w:t>to support reflection and refinement</w:t>
            </w:r>
            <w:r w:rsidRPr="00D83CFE">
              <w:rPr>
                <w:rFonts w:ascii="Times New Roman" w:hAnsi="Times New Roman" w:cs="Times New Roman"/>
                <w:sz w:val="24"/>
                <w:szCs w:val="24"/>
              </w:rPr>
              <w:t>.</w:t>
            </w:r>
          </w:p>
        </w:tc>
        <w:tc>
          <w:tcPr>
            <w:tcW w:w="4240" w:type="dxa"/>
          </w:tcPr>
          <w:p w14:paraId="49C438BC"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50A618EC" w14:textId="15DC79CD" w:rsidR="00A442C1" w:rsidRPr="00D83CFE" w:rsidRDefault="00A442C1" w:rsidP="00584885">
            <w:pPr>
              <w:pStyle w:val="ListParagraph"/>
              <w:numPr>
                <w:ilvl w:val="0"/>
                <w:numId w:val="36"/>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can you identify the components of a problem?</w:t>
            </w:r>
          </w:p>
          <w:p w14:paraId="0F16F8B8" w14:textId="0892AFBB" w:rsidR="00A442C1" w:rsidRPr="00D83CFE" w:rsidRDefault="00A442C1" w:rsidP="00584885">
            <w:pPr>
              <w:pStyle w:val="ListParagraph"/>
              <w:numPr>
                <w:ilvl w:val="0"/>
                <w:numId w:val="36"/>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What solutions can be generated to address the </w:t>
            </w:r>
            <w:r w:rsidRPr="00382575">
              <w:rPr>
                <w:rFonts w:ascii="Times New Roman" w:eastAsia="Times New Roman" w:hAnsi="Times New Roman" w:cs="Times New Roman"/>
                <w:sz w:val="24"/>
                <w:szCs w:val="24"/>
              </w:rPr>
              <w:t>p</w:t>
            </w:r>
            <w:r w:rsidRPr="000D4FCE">
              <w:rPr>
                <w:rFonts w:ascii="Times New Roman" w:hAnsi="Times New Roman" w:cs="Times New Roman"/>
                <w:sz w:val="24"/>
                <w:szCs w:val="24"/>
              </w:rPr>
              <w:t>roblem</w:t>
            </w:r>
            <w:r w:rsidRPr="00D83CFE">
              <w:rPr>
                <w:rFonts w:ascii="Times New Roman" w:eastAsia="Times New Roman" w:hAnsi="Times New Roman" w:cs="Times New Roman"/>
                <w:sz w:val="24"/>
                <w:szCs w:val="24"/>
              </w:rPr>
              <w:t>?</w:t>
            </w:r>
          </w:p>
          <w:p w14:paraId="7F505C4B" w14:textId="13B270A0" w:rsidR="00A442C1" w:rsidRPr="00D83CFE" w:rsidRDefault="00A442C1" w:rsidP="00584885">
            <w:pPr>
              <w:pStyle w:val="ListParagraph"/>
              <w:numPr>
                <w:ilvl w:val="0"/>
                <w:numId w:val="36"/>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should the team commit to selecting one solution over others?</w:t>
            </w:r>
          </w:p>
          <w:p w14:paraId="48F1A4F4" w14:textId="30024B2F" w:rsidR="00A442C1" w:rsidRPr="00D83CFE" w:rsidRDefault="00A442C1" w:rsidP="00584885">
            <w:pPr>
              <w:pStyle w:val="ListParagraph"/>
              <w:numPr>
                <w:ilvl w:val="0"/>
                <w:numId w:val="36"/>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documenting each problem‑solving step valuable for learning?</w:t>
            </w:r>
          </w:p>
          <w:p w14:paraId="1BD34193" w14:textId="3ADE372B" w:rsidR="00A442C1" w:rsidRPr="00D83CFE" w:rsidRDefault="00A442C1" w:rsidP="00584885">
            <w:pPr>
              <w:pStyle w:val="ListParagraph"/>
              <w:numPr>
                <w:ilvl w:val="0"/>
                <w:numId w:val="36"/>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can leaders evaluate whether the chosen solution was effective?</w:t>
            </w:r>
          </w:p>
        </w:tc>
        <w:tc>
          <w:tcPr>
            <w:tcW w:w="2425" w:type="dxa"/>
          </w:tcPr>
          <w:p w14:paraId="1D29078E" w14:textId="2F815381"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9.RV, 9.C, 9.LU, 9.W, 10.RV, 10.C, 10.LU, 10.W, 11.RV, 11.C, 11.LU, 11.W, 12.RV, 12.C, 12.LU, 12.W</w:t>
            </w:r>
          </w:p>
        </w:tc>
      </w:tr>
      <w:tr w:rsidR="00A442C1" w:rsidRPr="00D83CFE" w14:paraId="7820AADC" w14:textId="4A13878F" w:rsidTr="00C753F8">
        <w:tblPrEx>
          <w:tblCellMar>
            <w:left w:w="115" w:type="dxa"/>
            <w:right w:w="115" w:type="dxa"/>
          </w:tblCellMar>
        </w:tblPrEx>
        <w:tc>
          <w:tcPr>
            <w:tcW w:w="728" w:type="dxa"/>
            <w:shd w:val="clear" w:color="auto" w:fill="FFFFFF" w:themeFill="background1"/>
          </w:tcPr>
          <w:p w14:paraId="72724601" w14:textId="794FA8C6"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7145563D" w14:textId="074CB669" w:rsidR="00A442C1" w:rsidRPr="00D83CFE" w:rsidRDefault="00A442C1" w:rsidP="00584885">
            <w:pPr>
              <w:rPr>
                <w:rFonts w:ascii="Times New Roman" w:eastAsia="Times New Roman" w:hAnsi="Times New Roman" w:cs="Times New Roman"/>
                <w:sz w:val="24"/>
                <w:szCs w:val="24"/>
              </w:rPr>
            </w:pPr>
            <w:r w:rsidRPr="00D83CFE">
              <w:rPr>
                <w:rFonts w:ascii="Times New Roman" w:hAnsi="Times New Roman" w:cs="Times New Roman"/>
                <w:sz w:val="24"/>
                <w:szCs w:val="24"/>
              </w:rPr>
              <w:t>Coordinate team responsibilities to support mission execution.</w:t>
            </w:r>
          </w:p>
        </w:tc>
        <w:tc>
          <w:tcPr>
            <w:tcW w:w="4602" w:type="dxa"/>
            <w:tcBorders>
              <w:top w:val="single" w:sz="4" w:space="0" w:color="auto"/>
              <w:left w:val="single" w:sz="4" w:space="0" w:color="auto"/>
              <w:bottom w:val="single" w:sz="4" w:space="0" w:color="auto"/>
              <w:right w:val="single" w:sz="4" w:space="0" w:color="auto"/>
            </w:tcBorders>
          </w:tcPr>
          <w:p w14:paraId="426DFE2B"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 xml:space="preserve">Coordination should include </w:t>
            </w:r>
          </w:p>
          <w:p w14:paraId="60D2BC47" w14:textId="5719D8EE" w:rsidR="00A442C1" w:rsidRPr="00D83CFE" w:rsidRDefault="00A442C1" w:rsidP="00584885">
            <w:pPr>
              <w:pStyle w:val="ListParagraph"/>
              <w:numPr>
                <w:ilvl w:val="0"/>
                <w:numId w:val="37"/>
              </w:numPr>
              <w:rPr>
                <w:rFonts w:ascii="Times New Roman" w:eastAsia="Times New Roman" w:hAnsi="Times New Roman" w:cs="Times New Roman"/>
                <w:sz w:val="24"/>
                <w:szCs w:val="24"/>
              </w:rPr>
            </w:pPr>
            <w:r w:rsidRPr="00D83CFE">
              <w:rPr>
                <w:rFonts w:ascii="Times New Roman" w:hAnsi="Times New Roman" w:cs="Times New Roman"/>
                <w:sz w:val="24"/>
                <w:szCs w:val="24"/>
              </w:rPr>
              <w:t>assigning roles</w:t>
            </w:r>
            <w:r>
              <w:rPr>
                <w:rFonts w:ascii="Times New Roman" w:hAnsi="Times New Roman" w:cs="Times New Roman"/>
                <w:sz w:val="24"/>
                <w:szCs w:val="24"/>
              </w:rPr>
              <w:t xml:space="preserve"> </w:t>
            </w:r>
            <w:r w:rsidRPr="00487D0E">
              <w:rPr>
                <w:rFonts w:ascii="Times New Roman" w:hAnsi="Times New Roman" w:cs="Times New Roman"/>
                <w:sz w:val="24"/>
                <w:szCs w:val="24"/>
              </w:rPr>
              <w:t>based on individual strengths, readiness, and mission requirements</w:t>
            </w:r>
          </w:p>
          <w:p w14:paraId="3F2FFC93" w14:textId="5F0FA891" w:rsidR="00A442C1" w:rsidRPr="00D83CFE" w:rsidRDefault="00A442C1" w:rsidP="00584885">
            <w:pPr>
              <w:pStyle w:val="ListParagraph"/>
              <w:numPr>
                <w:ilvl w:val="0"/>
                <w:numId w:val="37"/>
              </w:numPr>
              <w:rPr>
                <w:rFonts w:ascii="Times New Roman" w:eastAsia="Times New Roman" w:hAnsi="Times New Roman" w:cs="Times New Roman"/>
                <w:sz w:val="24"/>
                <w:szCs w:val="24"/>
              </w:rPr>
            </w:pPr>
            <w:r w:rsidRPr="00D83CFE">
              <w:rPr>
                <w:rFonts w:ascii="Times New Roman" w:hAnsi="Times New Roman" w:cs="Times New Roman"/>
                <w:sz w:val="24"/>
                <w:szCs w:val="24"/>
              </w:rPr>
              <w:t>clarifying expectations</w:t>
            </w:r>
            <w:r>
              <w:rPr>
                <w:rFonts w:ascii="Times New Roman" w:hAnsi="Times New Roman" w:cs="Times New Roman"/>
                <w:sz w:val="24"/>
                <w:szCs w:val="24"/>
              </w:rPr>
              <w:t xml:space="preserve"> in terms of</w:t>
            </w:r>
            <w:r w:rsidRPr="00487D0E">
              <w:rPr>
                <w:rFonts w:ascii="Times New Roman" w:hAnsi="Times New Roman" w:cs="Times New Roman"/>
                <w:sz w:val="24"/>
                <w:szCs w:val="24"/>
              </w:rPr>
              <w:t xml:space="preserve"> tasks, deadlines, and performance standards</w:t>
            </w:r>
          </w:p>
          <w:p w14:paraId="1A75E2DA" w14:textId="34250CC1" w:rsidR="00A442C1" w:rsidRPr="00D83CFE" w:rsidRDefault="00A442C1" w:rsidP="00584885">
            <w:pPr>
              <w:pStyle w:val="ListParagraph"/>
              <w:numPr>
                <w:ilvl w:val="0"/>
                <w:numId w:val="37"/>
              </w:numPr>
              <w:rPr>
                <w:rFonts w:ascii="Times New Roman" w:eastAsia="Times New Roman" w:hAnsi="Times New Roman" w:cs="Times New Roman"/>
                <w:sz w:val="24"/>
                <w:szCs w:val="24"/>
              </w:rPr>
            </w:pPr>
            <w:r w:rsidRPr="00D83CFE">
              <w:rPr>
                <w:rFonts w:ascii="Times New Roman" w:hAnsi="Times New Roman" w:cs="Times New Roman"/>
                <w:sz w:val="24"/>
                <w:szCs w:val="24"/>
              </w:rPr>
              <w:t>sequencing tasks</w:t>
            </w:r>
            <w:r>
              <w:rPr>
                <w:rFonts w:ascii="Times New Roman" w:hAnsi="Times New Roman" w:cs="Times New Roman"/>
                <w:sz w:val="24"/>
                <w:szCs w:val="24"/>
              </w:rPr>
              <w:t xml:space="preserve"> </w:t>
            </w:r>
            <w:r w:rsidRPr="00487D0E">
              <w:rPr>
                <w:rFonts w:ascii="Times New Roman" w:hAnsi="Times New Roman" w:cs="Times New Roman"/>
                <w:sz w:val="24"/>
                <w:szCs w:val="24"/>
              </w:rPr>
              <w:t>to ensure efficient workflow and alignment with the mission timeline</w:t>
            </w:r>
          </w:p>
          <w:p w14:paraId="269606C6" w14:textId="5C24C9DA" w:rsidR="00A442C1" w:rsidRPr="00D83CFE" w:rsidRDefault="00A442C1" w:rsidP="00584885">
            <w:pPr>
              <w:pStyle w:val="ListParagraph"/>
              <w:numPr>
                <w:ilvl w:val="0"/>
                <w:numId w:val="37"/>
              </w:numPr>
              <w:rPr>
                <w:rFonts w:ascii="Times New Roman" w:eastAsia="Times New Roman" w:hAnsi="Times New Roman" w:cs="Times New Roman"/>
                <w:sz w:val="24"/>
                <w:szCs w:val="24"/>
              </w:rPr>
            </w:pPr>
            <w:r w:rsidRPr="00D83CFE">
              <w:rPr>
                <w:rFonts w:ascii="Times New Roman" w:hAnsi="Times New Roman" w:cs="Times New Roman"/>
                <w:sz w:val="24"/>
                <w:szCs w:val="24"/>
              </w:rPr>
              <w:t>monitoring progress</w:t>
            </w:r>
            <w:r>
              <w:rPr>
                <w:rFonts w:ascii="Times New Roman" w:hAnsi="Times New Roman" w:cs="Times New Roman"/>
                <w:sz w:val="24"/>
                <w:szCs w:val="24"/>
              </w:rPr>
              <w:t xml:space="preserve"> </w:t>
            </w:r>
            <w:r w:rsidRPr="00487D0E">
              <w:rPr>
                <w:rFonts w:ascii="Times New Roman" w:hAnsi="Times New Roman" w:cs="Times New Roman"/>
                <w:sz w:val="24"/>
                <w:szCs w:val="24"/>
              </w:rPr>
              <w:t>through regular check‑ins, adjustments, and resource support</w:t>
            </w:r>
          </w:p>
          <w:p w14:paraId="0C0A5481" w14:textId="3F4911D2" w:rsidR="00A442C1" w:rsidRPr="00D83CFE" w:rsidRDefault="00A442C1" w:rsidP="00584885">
            <w:pPr>
              <w:pStyle w:val="ListParagraph"/>
              <w:numPr>
                <w:ilvl w:val="0"/>
                <w:numId w:val="37"/>
              </w:numPr>
              <w:rPr>
                <w:rFonts w:ascii="Times New Roman" w:eastAsia="Times New Roman" w:hAnsi="Times New Roman" w:cs="Times New Roman"/>
                <w:sz w:val="24"/>
                <w:szCs w:val="24"/>
              </w:rPr>
            </w:pPr>
            <w:r w:rsidRPr="00382575">
              <w:rPr>
                <w:rFonts w:ascii="Times New Roman" w:hAnsi="Times New Roman" w:cs="Times New Roman"/>
                <w:sz w:val="24"/>
                <w:szCs w:val="24"/>
              </w:rPr>
              <w:t>d</w:t>
            </w:r>
            <w:r w:rsidRPr="000D4FCE">
              <w:rPr>
                <w:rFonts w:ascii="Times New Roman" w:hAnsi="Times New Roman" w:cs="Times New Roman"/>
                <w:sz w:val="24"/>
                <w:szCs w:val="24"/>
              </w:rPr>
              <w:t>ocumenting</w:t>
            </w:r>
            <w:r w:rsidRPr="00D83CFE">
              <w:rPr>
                <w:rFonts w:ascii="Times New Roman" w:hAnsi="Times New Roman" w:cs="Times New Roman"/>
                <w:sz w:val="24"/>
                <w:szCs w:val="24"/>
              </w:rPr>
              <w:t xml:space="preserve"> coordination actions</w:t>
            </w:r>
            <w:r>
              <w:rPr>
                <w:rFonts w:ascii="Times New Roman" w:hAnsi="Times New Roman" w:cs="Times New Roman"/>
                <w:sz w:val="24"/>
                <w:szCs w:val="24"/>
              </w:rPr>
              <w:t xml:space="preserve"> (e.g.,</w:t>
            </w:r>
            <w:r w:rsidRPr="00487D0E">
              <w:rPr>
                <w:rFonts w:ascii="Times New Roman" w:hAnsi="Times New Roman" w:cs="Times New Roman"/>
                <w:sz w:val="24"/>
                <w:szCs w:val="24"/>
              </w:rPr>
              <w:t xml:space="preserve"> task lists, communication logs, updated plans</w:t>
            </w:r>
            <w:r>
              <w:rPr>
                <w:rFonts w:ascii="Times New Roman" w:hAnsi="Times New Roman" w:cs="Times New Roman"/>
                <w:sz w:val="24"/>
                <w:szCs w:val="24"/>
              </w:rPr>
              <w:t>)</w:t>
            </w:r>
            <w:r w:rsidRPr="00D83CFE">
              <w:rPr>
                <w:rFonts w:ascii="Times New Roman" w:hAnsi="Times New Roman" w:cs="Times New Roman"/>
                <w:sz w:val="24"/>
                <w:szCs w:val="24"/>
              </w:rPr>
              <w:t>.</w:t>
            </w:r>
          </w:p>
        </w:tc>
        <w:tc>
          <w:tcPr>
            <w:tcW w:w="4240" w:type="dxa"/>
          </w:tcPr>
          <w:p w14:paraId="07C150BA"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4018B7F8" w14:textId="0762D435" w:rsidR="00A442C1" w:rsidRPr="00D83CFE" w:rsidRDefault="00A442C1" w:rsidP="00584885">
            <w:pPr>
              <w:pStyle w:val="ListParagraph"/>
              <w:numPr>
                <w:ilvl w:val="0"/>
                <w:numId w:val="3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should team members’ roles be determined?</w:t>
            </w:r>
          </w:p>
          <w:p w14:paraId="15FD6F6E" w14:textId="2CB8338D" w:rsidR="00A442C1" w:rsidRPr="00D83CFE" w:rsidRDefault="00A442C1" w:rsidP="00584885">
            <w:pPr>
              <w:pStyle w:val="ListParagraph"/>
              <w:numPr>
                <w:ilvl w:val="0"/>
                <w:numId w:val="3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expectations must be clarified for every team member?</w:t>
            </w:r>
          </w:p>
          <w:p w14:paraId="36A88057" w14:textId="0A6CE1ED" w:rsidR="00A442C1" w:rsidRPr="00D83CFE" w:rsidRDefault="00A442C1" w:rsidP="00584885">
            <w:pPr>
              <w:pStyle w:val="ListParagraph"/>
              <w:numPr>
                <w:ilvl w:val="0"/>
                <w:numId w:val="3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should tasks be sequenced or adjusted for efficiency?</w:t>
            </w:r>
          </w:p>
          <w:p w14:paraId="795057FA" w14:textId="15E8CBE0" w:rsidR="00A442C1" w:rsidRPr="00D83CFE" w:rsidRDefault="00A442C1" w:rsidP="00584885">
            <w:pPr>
              <w:pStyle w:val="ListParagraph"/>
              <w:numPr>
                <w:ilvl w:val="0"/>
                <w:numId w:val="3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coordination critical to ensuring mission goals are met on time?</w:t>
            </w:r>
          </w:p>
          <w:p w14:paraId="03589389" w14:textId="63C28570" w:rsidR="00A442C1" w:rsidRPr="00D83CFE" w:rsidRDefault="00A442C1" w:rsidP="00584885">
            <w:pPr>
              <w:pStyle w:val="ListParagraph"/>
              <w:numPr>
                <w:ilvl w:val="0"/>
                <w:numId w:val="3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can leaders track progress and support the team during execution?</w:t>
            </w:r>
          </w:p>
        </w:tc>
        <w:tc>
          <w:tcPr>
            <w:tcW w:w="2425" w:type="dxa"/>
          </w:tcPr>
          <w:p w14:paraId="6A4462E5" w14:textId="0F6D3DCE"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9.RV, 9.C, 9.LU, 10.RV, 10.C, 10.LU, 11.RV, 11.C, 11.LU, 12.RV, 12.C, 12.LU</w:t>
            </w:r>
          </w:p>
        </w:tc>
      </w:tr>
      <w:tr w:rsidR="00A442C1" w:rsidRPr="00D83CFE" w14:paraId="0C274676" w14:textId="5C92E540" w:rsidTr="00C753F8">
        <w:tblPrEx>
          <w:tblCellMar>
            <w:left w:w="115" w:type="dxa"/>
            <w:right w:w="115" w:type="dxa"/>
          </w:tblCellMar>
        </w:tblPrEx>
        <w:tc>
          <w:tcPr>
            <w:tcW w:w="728" w:type="dxa"/>
            <w:shd w:val="clear" w:color="auto" w:fill="FFFFFF" w:themeFill="background1"/>
          </w:tcPr>
          <w:p w14:paraId="7BD76CED" w14:textId="31A33DA7"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76</w:t>
            </w:r>
          </w:p>
          <w:p w14:paraId="52343B9E" w14:textId="50CBC589"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(O)</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1847ADB0" w14:textId="5E80F37A" w:rsidR="00A442C1" w:rsidRPr="00D83CFE" w:rsidRDefault="00A442C1" w:rsidP="00584885">
            <w:pPr>
              <w:rPr>
                <w:rFonts w:ascii="Times New Roman" w:eastAsia="Times New Roman" w:hAnsi="Times New Roman" w:cs="Times New Roman"/>
                <w:sz w:val="24"/>
                <w:szCs w:val="24"/>
              </w:rPr>
            </w:pPr>
            <w:r>
              <w:rPr>
                <w:rFonts w:ascii="Times New Roman" w:hAnsi="Times New Roman" w:cs="Times New Roman"/>
                <w:sz w:val="24"/>
                <w:szCs w:val="24"/>
              </w:rPr>
              <w:t xml:space="preserve">(Optional) </w:t>
            </w:r>
            <w:r w:rsidRPr="00D83CFE">
              <w:rPr>
                <w:rFonts w:ascii="Times New Roman" w:hAnsi="Times New Roman" w:cs="Times New Roman"/>
                <w:sz w:val="24"/>
                <w:szCs w:val="24"/>
              </w:rPr>
              <w:t>Present a midterm mission briefing summarizing strategy, progress, and next steps.</w:t>
            </w:r>
          </w:p>
        </w:tc>
        <w:tc>
          <w:tcPr>
            <w:tcW w:w="4602" w:type="dxa"/>
            <w:tcBorders>
              <w:top w:val="single" w:sz="4" w:space="0" w:color="auto"/>
              <w:left w:val="single" w:sz="4" w:space="0" w:color="auto"/>
              <w:bottom w:val="single" w:sz="4" w:space="0" w:color="auto"/>
              <w:right w:val="single" w:sz="4" w:space="0" w:color="auto"/>
            </w:tcBorders>
          </w:tcPr>
          <w:p w14:paraId="636979EB"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 xml:space="preserve">Presentation should include </w:t>
            </w:r>
          </w:p>
          <w:p w14:paraId="021EF34F" w14:textId="0BFF3A8D" w:rsidR="00A442C1" w:rsidRPr="00D83CFE" w:rsidRDefault="00A442C1" w:rsidP="00584885">
            <w:pPr>
              <w:pStyle w:val="ListParagraph"/>
              <w:numPr>
                <w:ilvl w:val="0"/>
                <w:numId w:val="38"/>
              </w:numPr>
              <w:rPr>
                <w:rFonts w:ascii="Times New Roman" w:eastAsia="Times New Roman" w:hAnsi="Times New Roman" w:cs="Times New Roman"/>
                <w:sz w:val="24"/>
                <w:szCs w:val="24"/>
              </w:rPr>
            </w:pPr>
            <w:r w:rsidRPr="00D83CFE">
              <w:rPr>
                <w:rFonts w:ascii="Times New Roman" w:hAnsi="Times New Roman" w:cs="Times New Roman"/>
                <w:sz w:val="24"/>
                <w:szCs w:val="24"/>
              </w:rPr>
              <w:t>organized content</w:t>
            </w:r>
            <w:r>
              <w:rPr>
                <w:rFonts w:ascii="Times New Roman" w:hAnsi="Times New Roman" w:cs="Times New Roman"/>
                <w:sz w:val="24"/>
                <w:szCs w:val="24"/>
              </w:rPr>
              <w:t xml:space="preserve"> </w:t>
            </w:r>
            <w:r w:rsidRPr="00487D0E">
              <w:rPr>
                <w:rFonts w:ascii="Times New Roman" w:hAnsi="Times New Roman" w:cs="Times New Roman"/>
                <w:sz w:val="24"/>
                <w:szCs w:val="24"/>
              </w:rPr>
              <w:t>that highlights key updates, decisions, and priorities</w:t>
            </w:r>
          </w:p>
          <w:p w14:paraId="5D4AA846" w14:textId="273E8D71" w:rsidR="00A442C1" w:rsidRPr="00D83CFE" w:rsidRDefault="00A442C1" w:rsidP="00584885">
            <w:pPr>
              <w:pStyle w:val="ListParagraph"/>
              <w:numPr>
                <w:ilvl w:val="0"/>
                <w:numId w:val="38"/>
              </w:numPr>
              <w:rPr>
                <w:rFonts w:ascii="Times New Roman" w:eastAsia="Times New Roman" w:hAnsi="Times New Roman" w:cs="Times New Roman"/>
                <w:sz w:val="24"/>
                <w:szCs w:val="24"/>
              </w:rPr>
            </w:pPr>
            <w:r w:rsidRPr="00D83CFE">
              <w:rPr>
                <w:rFonts w:ascii="Times New Roman" w:hAnsi="Times New Roman" w:cs="Times New Roman"/>
                <w:sz w:val="24"/>
                <w:szCs w:val="24"/>
              </w:rPr>
              <w:t xml:space="preserve">visual </w:t>
            </w:r>
            <w:proofErr w:type="gramStart"/>
            <w:r w:rsidRPr="00D83CFE">
              <w:rPr>
                <w:rFonts w:ascii="Times New Roman" w:hAnsi="Times New Roman" w:cs="Times New Roman"/>
                <w:sz w:val="24"/>
                <w:szCs w:val="24"/>
              </w:rPr>
              <w:t>supports</w:t>
            </w:r>
            <w:proofErr w:type="gramEnd"/>
            <w:r w:rsidRPr="00D83CFE">
              <w:rPr>
                <w:rFonts w:ascii="Times New Roman" w:hAnsi="Times New Roman" w:cs="Times New Roman"/>
                <w:sz w:val="24"/>
                <w:szCs w:val="24"/>
              </w:rPr>
              <w:t>, as needed</w:t>
            </w:r>
            <w:r>
              <w:rPr>
                <w:rFonts w:ascii="Times New Roman" w:hAnsi="Times New Roman" w:cs="Times New Roman"/>
                <w:sz w:val="24"/>
                <w:szCs w:val="24"/>
              </w:rPr>
              <w:t xml:space="preserve">, </w:t>
            </w:r>
            <w:r w:rsidRPr="00487D0E">
              <w:rPr>
                <w:rFonts w:ascii="Times New Roman" w:hAnsi="Times New Roman" w:cs="Times New Roman"/>
                <w:sz w:val="24"/>
                <w:szCs w:val="24"/>
              </w:rPr>
              <w:t>to clarify complex information or illustrate progress</w:t>
            </w:r>
          </w:p>
          <w:p w14:paraId="212154B8" w14:textId="50FF6CD2" w:rsidR="00A442C1" w:rsidRPr="00D83CFE" w:rsidRDefault="00A442C1" w:rsidP="00584885">
            <w:pPr>
              <w:pStyle w:val="ListParagraph"/>
              <w:numPr>
                <w:ilvl w:val="0"/>
                <w:numId w:val="38"/>
              </w:numPr>
              <w:rPr>
                <w:rFonts w:ascii="Times New Roman" w:eastAsia="Times New Roman" w:hAnsi="Times New Roman" w:cs="Times New Roman"/>
                <w:sz w:val="24"/>
                <w:szCs w:val="24"/>
              </w:rPr>
            </w:pPr>
            <w:r w:rsidRPr="00D83CFE">
              <w:rPr>
                <w:rFonts w:ascii="Times New Roman" w:hAnsi="Times New Roman" w:cs="Times New Roman"/>
                <w:sz w:val="24"/>
                <w:szCs w:val="24"/>
              </w:rPr>
              <w:t>clear articulation of progress and next-phase requirements</w:t>
            </w:r>
          </w:p>
          <w:p w14:paraId="10DF04D8" w14:textId="6269C1AC" w:rsidR="00A442C1" w:rsidRPr="00D83CFE" w:rsidRDefault="00A442C1" w:rsidP="00584885">
            <w:pPr>
              <w:pStyle w:val="ListParagraph"/>
              <w:numPr>
                <w:ilvl w:val="0"/>
                <w:numId w:val="38"/>
              </w:numPr>
              <w:rPr>
                <w:rFonts w:ascii="Times New Roman" w:eastAsia="Times New Roman" w:hAnsi="Times New Roman" w:cs="Times New Roman"/>
                <w:sz w:val="24"/>
                <w:szCs w:val="24"/>
              </w:rPr>
            </w:pPr>
            <w:r w:rsidRPr="00487D0E">
              <w:rPr>
                <w:rFonts w:ascii="Times New Roman" w:hAnsi="Times New Roman" w:cs="Times New Roman"/>
                <w:sz w:val="24"/>
                <w:szCs w:val="24"/>
              </w:rPr>
              <w:t>demonstrating professionalism, preparedness, and leadership presence</w:t>
            </w:r>
            <w:r>
              <w:rPr>
                <w:rFonts w:ascii="Times New Roman" w:hAnsi="Times New Roman" w:cs="Times New Roman"/>
                <w:sz w:val="24"/>
                <w:szCs w:val="24"/>
              </w:rPr>
              <w:t xml:space="preserve"> while </w:t>
            </w:r>
            <w:r w:rsidRPr="00D83CFE">
              <w:rPr>
                <w:rFonts w:ascii="Times New Roman" w:hAnsi="Times New Roman" w:cs="Times New Roman"/>
                <w:sz w:val="24"/>
                <w:szCs w:val="24"/>
              </w:rPr>
              <w:t>delivering the briefing to an audience.</w:t>
            </w:r>
          </w:p>
        </w:tc>
        <w:tc>
          <w:tcPr>
            <w:tcW w:w="4240" w:type="dxa"/>
          </w:tcPr>
          <w:p w14:paraId="1E42AD8A"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325B4924" w14:textId="77777777" w:rsidR="00A442C1" w:rsidRPr="00D83CFE" w:rsidRDefault="00A442C1" w:rsidP="00584885">
            <w:pPr>
              <w:pStyle w:val="ListParagraph"/>
              <w:numPr>
                <w:ilvl w:val="0"/>
                <w:numId w:val="38"/>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Who is the intended audience for the briefing?</w:t>
            </w:r>
          </w:p>
          <w:p w14:paraId="7311C5DD" w14:textId="4D87BA86" w:rsidR="00A442C1" w:rsidRPr="00D83CFE" w:rsidRDefault="00A442C1" w:rsidP="00584885">
            <w:pPr>
              <w:pStyle w:val="ListParagraph"/>
              <w:numPr>
                <w:ilvl w:val="0"/>
                <w:numId w:val="38"/>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essential information must be included?</w:t>
            </w:r>
          </w:p>
          <w:p w14:paraId="0BE09CAF" w14:textId="2AAE88E3" w:rsidR="00A442C1" w:rsidRPr="00D83CFE" w:rsidRDefault="00A442C1" w:rsidP="00584885">
            <w:pPr>
              <w:pStyle w:val="ListParagraph"/>
              <w:numPr>
                <w:ilvl w:val="0"/>
                <w:numId w:val="38"/>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should updated data or progress metrics be incorporated?</w:t>
            </w:r>
          </w:p>
          <w:p w14:paraId="42E7A08B" w14:textId="6B0B756D" w:rsidR="00A442C1" w:rsidRPr="00D83CFE" w:rsidRDefault="00A442C1" w:rsidP="00584885">
            <w:pPr>
              <w:pStyle w:val="ListParagraph"/>
              <w:numPr>
                <w:ilvl w:val="0"/>
                <w:numId w:val="38"/>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a midterm briefing important?</w:t>
            </w:r>
          </w:p>
          <w:p w14:paraId="56C98605" w14:textId="72D88431" w:rsidR="00A442C1" w:rsidRPr="00D83CFE" w:rsidRDefault="00A442C1" w:rsidP="00584885">
            <w:pPr>
              <w:pStyle w:val="ListParagraph"/>
              <w:numPr>
                <w:ilvl w:val="0"/>
                <w:numId w:val="38"/>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What types of visual </w:t>
            </w:r>
            <w:proofErr w:type="gramStart"/>
            <w:r w:rsidRPr="00D83CFE">
              <w:rPr>
                <w:rFonts w:ascii="Times New Roman" w:eastAsia="Times New Roman" w:hAnsi="Times New Roman" w:cs="Times New Roman"/>
                <w:sz w:val="24"/>
                <w:szCs w:val="24"/>
              </w:rPr>
              <w:t>supports</w:t>
            </w:r>
            <w:proofErr w:type="gramEnd"/>
            <w:r w:rsidRPr="00D83CFE">
              <w:rPr>
                <w:rFonts w:ascii="Times New Roman" w:eastAsia="Times New Roman" w:hAnsi="Times New Roman" w:cs="Times New Roman"/>
                <w:sz w:val="24"/>
                <w:szCs w:val="24"/>
              </w:rPr>
              <w:t xml:space="preserve"> can enhance the briefing?</w:t>
            </w:r>
          </w:p>
        </w:tc>
        <w:tc>
          <w:tcPr>
            <w:tcW w:w="2425" w:type="dxa"/>
          </w:tcPr>
          <w:p w14:paraId="0A719DF9" w14:textId="6CE8B551"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9.RV, 9.C, 9.LU, 10.RV, 10.C, 10.LU, 11.RV, 11.C, 11.LU, 12.RV, 12.C, 12.LU</w:t>
            </w:r>
          </w:p>
        </w:tc>
      </w:tr>
      <w:tr w:rsidR="00A442C1" w:rsidRPr="00D83CFE" w14:paraId="49F4B2A0" w14:textId="3680C815" w:rsidTr="00C753F8">
        <w:tblPrEx>
          <w:tblCellMar>
            <w:left w:w="115" w:type="dxa"/>
            <w:right w:w="115" w:type="dxa"/>
          </w:tblCellMar>
        </w:tblPrEx>
        <w:trPr>
          <w:trHeight w:val="305"/>
        </w:trPr>
        <w:tc>
          <w:tcPr>
            <w:tcW w:w="11965" w:type="dxa"/>
            <w:gridSpan w:val="4"/>
            <w:shd w:val="clear" w:color="auto" w:fill="AEAAAA" w:themeFill="background2" w:themeFillShade="BF"/>
          </w:tcPr>
          <w:p w14:paraId="2136AF6D" w14:textId="7092052D" w:rsidR="00A442C1" w:rsidRPr="00D83CFE" w:rsidRDefault="00A442C1" w:rsidP="00584885">
            <w:pPr>
              <w:rPr>
                <w:rFonts w:ascii="Times New Roman" w:eastAsia="Times New Roman" w:hAnsi="Times New Roman" w:cs="Times New Roman"/>
                <w:b/>
                <w:bCs/>
                <w:sz w:val="24"/>
                <w:szCs w:val="24"/>
              </w:rPr>
            </w:pPr>
            <w:r w:rsidRPr="00D83CFE">
              <w:rPr>
                <w:rFonts w:ascii="Times New Roman" w:eastAsia="Times New Roman" w:hAnsi="Times New Roman" w:cs="Times New Roman"/>
                <w:b/>
                <w:bCs/>
                <w:sz w:val="24"/>
                <w:szCs w:val="24"/>
              </w:rPr>
              <w:t>Serving the Community: Capstone Leadership Project</w:t>
            </w:r>
          </w:p>
        </w:tc>
        <w:tc>
          <w:tcPr>
            <w:tcW w:w="2425" w:type="dxa"/>
            <w:shd w:val="clear" w:color="auto" w:fill="AEAAAA" w:themeFill="background2" w:themeFillShade="BF"/>
          </w:tcPr>
          <w:p w14:paraId="1EC00BF3" w14:textId="77777777" w:rsidR="00A442C1" w:rsidRPr="00D83CFE" w:rsidRDefault="00A442C1" w:rsidP="00584885">
            <w:pPr>
              <w:rPr>
                <w:rFonts w:ascii="Times New Roman" w:eastAsia="Times New Roman" w:hAnsi="Times New Roman" w:cs="Times New Roman"/>
                <w:b/>
                <w:bCs/>
                <w:sz w:val="24"/>
                <w:szCs w:val="24"/>
              </w:rPr>
            </w:pPr>
          </w:p>
        </w:tc>
      </w:tr>
      <w:tr w:rsidR="00A442C1" w:rsidRPr="00D83CFE" w14:paraId="1B5B26BE" w14:textId="489722E6" w:rsidTr="00C753F8">
        <w:tblPrEx>
          <w:tblCellMar>
            <w:left w:w="115" w:type="dxa"/>
            <w:right w:w="115" w:type="dxa"/>
          </w:tblCellMar>
        </w:tblPrEx>
        <w:tc>
          <w:tcPr>
            <w:tcW w:w="728" w:type="dxa"/>
            <w:shd w:val="clear" w:color="auto" w:fill="FFFFFF" w:themeFill="background1"/>
          </w:tcPr>
          <w:p w14:paraId="60EBBFB4" w14:textId="22A1DF87"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p w14:paraId="039521FB" w14:textId="5FC71D79"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(O)</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0B455EF9" w14:textId="37090959" w:rsidR="00A442C1" w:rsidRPr="00D83CFE" w:rsidRDefault="00A442C1" w:rsidP="00584885">
            <w:pPr>
              <w:rPr>
                <w:rFonts w:ascii="Times New Roman" w:eastAsia="Times New Roman" w:hAnsi="Times New Roman" w:cs="Times New Roman"/>
                <w:sz w:val="24"/>
                <w:szCs w:val="24"/>
              </w:rPr>
            </w:pPr>
            <w:r>
              <w:rPr>
                <w:rFonts w:ascii="Times New Roman" w:hAnsi="Times New Roman" w:cs="Times New Roman"/>
                <w:sz w:val="24"/>
                <w:szCs w:val="24"/>
              </w:rPr>
              <w:t xml:space="preserve">(Optional) </w:t>
            </w:r>
            <w:r w:rsidRPr="00D83CFE">
              <w:rPr>
                <w:rFonts w:ascii="Times New Roman" w:hAnsi="Times New Roman" w:cs="Times New Roman"/>
                <w:sz w:val="24"/>
                <w:szCs w:val="24"/>
              </w:rPr>
              <w:t>Conduct a community needs assessment to identify a problem requiring leadership intervention.</w:t>
            </w:r>
          </w:p>
        </w:tc>
        <w:tc>
          <w:tcPr>
            <w:tcW w:w="4602" w:type="dxa"/>
            <w:tcBorders>
              <w:top w:val="single" w:sz="4" w:space="0" w:color="auto"/>
              <w:left w:val="single" w:sz="4" w:space="0" w:color="auto"/>
              <w:bottom w:val="single" w:sz="4" w:space="0" w:color="auto"/>
              <w:right w:val="single" w:sz="4" w:space="0" w:color="auto"/>
            </w:tcBorders>
          </w:tcPr>
          <w:p w14:paraId="16329EFB"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Conducting should include</w:t>
            </w:r>
          </w:p>
          <w:p w14:paraId="075319A2" w14:textId="2EEE9BF7" w:rsidR="00A442C1" w:rsidRPr="00D83CFE" w:rsidRDefault="00A442C1" w:rsidP="00584885">
            <w:pPr>
              <w:pStyle w:val="ListParagraph"/>
              <w:numPr>
                <w:ilvl w:val="0"/>
                <w:numId w:val="39"/>
              </w:numPr>
              <w:rPr>
                <w:rFonts w:ascii="Times New Roman" w:eastAsia="Times New Roman" w:hAnsi="Times New Roman" w:cs="Times New Roman"/>
                <w:sz w:val="24"/>
                <w:szCs w:val="24"/>
              </w:rPr>
            </w:pPr>
            <w:r w:rsidRPr="00D83CFE">
              <w:rPr>
                <w:rFonts w:ascii="Times New Roman" w:hAnsi="Times New Roman" w:cs="Times New Roman"/>
                <w:sz w:val="24"/>
                <w:szCs w:val="24"/>
              </w:rPr>
              <w:t>collecting data</w:t>
            </w:r>
            <w:r>
              <w:rPr>
                <w:rFonts w:ascii="Times New Roman" w:hAnsi="Times New Roman" w:cs="Times New Roman"/>
                <w:sz w:val="24"/>
                <w:szCs w:val="24"/>
              </w:rPr>
              <w:t xml:space="preserve"> </w:t>
            </w:r>
            <w:r w:rsidRPr="00487D0E">
              <w:rPr>
                <w:rFonts w:ascii="Times New Roman" w:hAnsi="Times New Roman" w:cs="Times New Roman"/>
                <w:sz w:val="24"/>
                <w:szCs w:val="24"/>
              </w:rPr>
              <w:t>from surveys, interviews, observations, or credible reports</w:t>
            </w:r>
          </w:p>
          <w:p w14:paraId="2CBDF950" w14:textId="1C3FD445" w:rsidR="00A442C1" w:rsidRPr="00D83CFE" w:rsidRDefault="00A442C1" w:rsidP="00584885">
            <w:pPr>
              <w:pStyle w:val="ListParagraph"/>
              <w:numPr>
                <w:ilvl w:val="0"/>
                <w:numId w:val="39"/>
              </w:numPr>
              <w:rPr>
                <w:rFonts w:ascii="Times New Roman" w:eastAsia="Times New Roman" w:hAnsi="Times New Roman" w:cs="Times New Roman"/>
                <w:sz w:val="24"/>
                <w:szCs w:val="24"/>
              </w:rPr>
            </w:pPr>
            <w:r w:rsidRPr="00D83CFE">
              <w:rPr>
                <w:rFonts w:ascii="Times New Roman" w:hAnsi="Times New Roman" w:cs="Times New Roman"/>
                <w:sz w:val="24"/>
                <w:szCs w:val="24"/>
              </w:rPr>
              <w:t>interviewing stakeholders</w:t>
            </w:r>
            <w:r>
              <w:rPr>
                <w:rFonts w:ascii="Times New Roman" w:hAnsi="Times New Roman" w:cs="Times New Roman"/>
                <w:sz w:val="24"/>
                <w:szCs w:val="24"/>
              </w:rPr>
              <w:t xml:space="preserve"> </w:t>
            </w:r>
            <w:r w:rsidRPr="00487D0E">
              <w:rPr>
                <w:rFonts w:ascii="Times New Roman" w:hAnsi="Times New Roman" w:cs="Times New Roman"/>
                <w:sz w:val="24"/>
                <w:szCs w:val="24"/>
              </w:rPr>
              <w:t>to gather diverse insights and perspectives</w:t>
            </w:r>
          </w:p>
          <w:p w14:paraId="42FC6F91" w14:textId="540783B6" w:rsidR="00A442C1" w:rsidRPr="00D83CFE" w:rsidRDefault="00A442C1" w:rsidP="00584885">
            <w:pPr>
              <w:pStyle w:val="ListParagraph"/>
              <w:numPr>
                <w:ilvl w:val="0"/>
                <w:numId w:val="39"/>
              </w:numPr>
              <w:rPr>
                <w:rFonts w:ascii="Times New Roman" w:eastAsia="Times New Roman" w:hAnsi="Times New Roman" w:cs="Times New Roman"/>
                <w:sz w:val="24"/>
                <w:szCs w:val="24"/>
              </w:rPr>
            </w:pPr>
            <w:r w:rsidRPr="00D83CFE">
              <w:rPr>
                <w:rFonts w:ascii="Times New Roman" w:hAnsi="Times New Roman" w:cs="Times New Roman"/>
                <w:sz w:val="24"/>
                <w:szCs w:val="24"/>
              </w:rPr>
              <w:t>researching community issues</w:t>
            </w:r>
            <w:r>
              <w:rPr>
                <w:rFonts w:ascii="Times New Roman" w:hAnsi="Times New Roman" w:cs="Times New Roman"/>
                <w:sz w:val="24"/>
                <w:szCs w:val="24"/>
              </w:rPr>
              <w:t xml:space="preserve"> </w:t>
            </w:r>
            <w:r w:rsidRPr="00487D0E">
              <w:rPr>
                <w:rFonts w:ascii="Times New Roman" w:hAnsi="Times New Roman" w:cs="Times New Roman"/>
                <w:sz w:val="24"/>
                <w:szCs w:val="24"/>
              </w:rPr>
              <w:t>to understand systemic causes and context</w:t>
            </w:r>
          </w:p>
          <w:p w14:paraId="7F592030" w14:textId="189C7B32" w:rsidR="00A442C1" w:rsidRPr="00D83CFE" w:rsidRDefault="00A442C1" w:rsidP="00584885">
            <w:pPr>
              <w:pStyle w:val="ListParagraph"/>
              <w:numPr>
                <w:ilvl w:val="0"/>
                <w:numId w:val="39"/>
              </w:numPr>
              <w:rPr>
                <w:rFonts w:ascii="Times New Roman" w:eastAsia="Times New Roman" w:hAnsi="Times New Roman" w:cs="Times New Roman"/>
                <w:sz w:val="24"/>
                <w:szCs w:val="24"/>
              </w:rPr>
            </w:pPr>
            <w:r w:rsidRPr="00D83CFE">
              <w:rPr>
                <w:rFonts w:ascii="Times New Roman" w:hAnsi="Times New Roman" w:cs="Times New Roman"/>
                <w:sz w:val="24"/>
                <w:szCs w:val="24"/>
              </w:rPr>
              <w:t>summarizing findings in a written analysis</w:t>
            </w:r>
            <w:r>
              <w:rPr>
                <w:rFonts w:ascii="Times New Roman" w:hAnsi="Times New Roman" w:cs="Times New Roman"/>
                <w:sz w:val="24"/>
                <w:szCs w:val="24"/>
              </w:rPr>
              <w:t xml:space="preserve"> </w:t>
            </w:r>
            <w:r w:rsidRPr="00487D0E">
              <w:rPr>
                <w:rFonts w:ascii="Times New Roman" w:hAnsi="Times New Roman" w:cs="Times New Roman"/>
                <w:sz w:val="24"/>
                <w:szCs w:val="24"/>
              </w:rPr>
              <w:t>that identifies priority needs and justifies potential interventions</w:t>
            </w:r>
            <w:r w:rsidRPr="00D83CFE">
              <w:rPr>
                <w:rFonts w:ascii="Times New Roman" w:hAnsi="Times New Roman" w:cs="Times New Roman"/>
                <w:sz w:val="24"/>
                <w:szCs w:val="24"/>
              </w:rPr>
              <w:t>.</w:t>
            </w:r>
          </w:p>
        </w:tc>
        <w:tc>
          <w:tcPr>
            <w:tcW w:w="4240" w:type="dxa"/>
          </w:tcPr>
          <w:p w14:paraId="7F0842EC"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3479F855" w14:textId="77777777" w:rsidR="00A442C1" w:rsidRPr="00D83CFE" w:rsidRDefault="00A442C1" w:rsidP="00584885">
            <w:pPr>
              <w:pStyle w:val="ListParagraph"/>
              <w:numPr>
                <w:ilvl w:val="0"/>
                <w:numId w:val="3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leadership actions are necessary to address the identified problem?</w:t>
            </w:r>
          </w:p>
          <w:p w14:paraId="463895B1" w14:textId="77777777" w:rsidR="00A442C1" w:rsidRPr="00D83CFE" w:rsidRDefault="00A442C1" w:rsidP="00584885">
            <w:pPr>
              <w:pStyle w:val="ListParagraph"/>
              <w:numPr>
                <w:ilvl w:val="0"/>
                <w:numId w:val="3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this problem appropriate for leadership intervention rather than a procedural fix?</w:t>
            </w:r>
          </w:p>
          <w:p w14:paraId="03D385B7" w14:textId="77777777" w:rsidR="00A442C1" w:rsidRPr="00D83CFE" w:rsidRDefault="00A442C1" w:rsidP="00584885">
            <w:pPr>
              <w:pStyle w:val="ListParagraph"/>
              <w:numPr>
                <w:ilvl w:val="0"/>
                <w:numId w:val="3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will addressing this need improve outcomes for the community?</w:t>
            </w:r>
          </w:p>
          <w:p w14:paraId="64BD6BDC" w14:textId="0FC35891" w:rsidR="00A442C1" w:rsidRPr="00D83CFE" w:rsidRDefault="00A442C1" w:rsidP="00584885">
            <w:pPr>
              <w:pStyle w:val="ListParagraph"/>
              <w:numPr>
                <w:ilvl w:val="0"/>
                <w:numId w:val="3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Who must be involved in creating the solution?</w:t>
            </w:r>
          </w:p>
          <w:p w14:paraId="1934D850" w14:textId="4E4C64F9" w:rsidR="00A442C1" w:rsidRPr="00D83CFE" w:rsidRDefault="00A442C1" w:rsidP="00584885">
            <w:pPr>
              <w:pStyle w:val="ListParagraph"/>
              <w:numPr>
                <w:ilvl w:val="0"/>
                <w:numId w:val="3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should the intervention begin to have maximum impact?</w:t>
            </w:r>
          </w:p>
        </w:tc>
        <w:tc>
          <w:tcPr>
            <w:tcW w:w="2425" w:type="dxa"/>
          </w:tcPr>
          <w:p w14:paraId="6C88D468" w14:textId="77777777" w:rsidR="00A442C1" w:rsidRDefault="00A442C1" w:rsidP="00584885">
            <w:pPr>
              <w:rPr>
                <w:rFonts w:ascii="Times New Roman" w:eastAsia="Times New Roman" w:hAnsi="Times New Roman" w:cs="Times New Roman"/>
                <w:sz w:val="24"/>
                <w:szCs w:val="24"/>
              </w:rPr>
            </w:pPr>
            <w:r w:rsidRPr="00B67E2E">
              <w:rPr>
                <w:rFonts w:ascii="Times New Roman" w:eastAsia="Times New Roman" w:hAnsi="Times New Roman" w:cs="Times New Roman"/>
                <w:sz w:val="24"/>
                <w:szCs w:val="24"/>
              </w:rPr>
              <w:t>English: 9.RV, 9.RI, 9.R, 9.W, 10.RV, 10.RI, 10.R, 10.W, 11.RV, 11.RI, 11.R, 11.W, 12.RV, 12.RI, 12.R, 12.W</w:t>
            </w:r>
          </w:p>
          <w:p w14:paraId="16B4379D" w14:textId="77777777" w:rsidR="00A442C1" w:rsidRDefault="00A442C1" w:rsidP="00584885">
            <w:pPr>
              <w:rPr>
                <w:rFonts w:ascii="Times New Roman" w:eastAsia="Times New Roman" w:hAnsi="Times New Roman" w:cs="Times New Roman"/>
                <w:b/>
                <w:bCs/>
                <w:sz w:val="24"/>
                <w:szCs w:val="24"/>
              </w:rPr>
            </w:pPr>
          </w:p>
          <w:p w14:paraId="69229F2E" w14:textId="1AC6501D"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Mathematics: DS.2, DS.5</w:t>
            </w:r>
          </w:p>
        </w:tc>
      </w:tr>
      <w:tr w:rsidR="00A442C1" w:rsidRPr="00D83CFE" w14:paraId="6460F268" w14:textId="70418871" w:rsidTr="00C753F8">
        <w:tblPrEx>
          <w:tblCellMar>
            <w:left w:w="115" w:type="dxa"/>
            <w:right w:w="115" w:type="dxa"/>
          </w:tblCellMar>
        </w:tblPrEx>
        <w:tc>
          <w:tcPr>
            <w:tcW w:w="728" w:type="dxa"/>
            <w:shd w:val="clear" w:color="auto" w:fill="FFFFFF" w:themeFill="background1"/>
          </w:tcPr>
          <w:p w14:paraId="36C0C535" w14:textId="4B747BC1"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p w14:paraId="6D6C5C75" w14:textId="2E63390E"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(O)</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4C247D1B" w14:textId="3093B0FF" w:rsidR="00A442C1" w:rsidRPr="00D83CFE" w:rsidRDefault="00A442C1" w:rsidP="00584885">
            <w:pPr>
              <w:rPr>
                <w:rFonts w:ascii="Times New Roman" w:eastAsia="Times New Roman" w:hAnsi="Times New Roman" w:cs="Times New Roman"/>
                <w:sz w:val="24"/>
                <w:szCs w:val="24"/>
              </w:rPr>
            </w:pPr>
            <w:r>
              <w:rPr>
                <w:rFonts w:ascii="Times New Roman" w:hAnsi="Times New Roman" w:cs="Times New Roman"/>
                <w:sz w:val="24"/>
                <w:szCs w:val="24"/>
              </w:rPr>
              <w:t xml:space="preserve">(Optional) </w:t>
            </w:r>
            <w:r w:rsidRPr="00D83CFE">
              <w:rPr>
                <w:rFonts w:ascii="Times New Roman" w:hAnsi="Times New Roman" w:cs="Times New Roman"/>
                <w:sz w:val="24"/>
                <w:szCs w:val="24"/>
              </w:rPr>
              <w:t xml:space="preserve">Design a </w:t>
            </w:r>
            <w:proofErr w:type="gramStart"/>
            <w:r w:rsidRPr="00D83CFE">
              <w:rPr>
                <w:rFonts w:ascii="Times New Roman" w:hAnsi="Times New Roman" w:cs="Times New Roman"/>
                <w:sz w:val="24"/>
                <w:szCs w:val="24"/>
              </w:rPr>
              <w:t>service learning</w:t>
            </w:r>
            <w:proofErr w:type="gramEnd"/>
            <w:r w:rsidRPr="00D83CFE">
              <w:rPr>
                <w:rFonts w:ascii="Times New Roman" w:hAnsi="Times New Roman" w:cs="Times New Roman"/>
                <w:sz w:val="24"/>
                <w:szCs w:val="24"/>
              </w:rPr>
              <w:t xml:space="preserve"> project aligned with identified community needs.</w:t>
            </w:r>
          </w:p>
        </w:tc>
        <w:tc>
          <w:tcPr>
            <w:tcW w:w="4602" w:type="dxa"/>
            <w:tcBorders>
              <w:top w:val="single" w:sz="4" w:space="0" w:color="auto"/>
              <w:left w:val="single" w:sz="4" w:space="0" w:color="auto"/>
              <w:bottom w:val="single" w:sz="4" w:space="0" w:color="auto"/>
              <w:right w:val="single" w:sz="4" w:space="0" w:color="auto"/>
            </w:tcBorders>
          </w:tcPr>
          <w:p w14:paraId="620F49BE"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Design should include</w:t>
            </w:r>
          </w:p>
          <w:p w14:paraId="553A6CBF" w14:textId="7C3CD2A5" w:rsidR="00A442C1" w:rsidRPr="00D83CFE" w:rsidRDefault="00A442C1" w:rsidP="00584885">
            <w:pPr>
              <w:pStyle w:val="ListParagraph"/>
              <w:numPr>
                <w:ilvl w:val="0"/>
                <w:numId w:val="40"/>
              </w:numPr>
              <w:rPr>
                <w:rFonts w:ascii="Times New Roman" w:eastAsia="Times New Roman" w:hAnsi="Times New Roman" w:cs="Times New Roman"/>
                <w:sz w:val="24"/>
                <w:szCs w:val="24"/>
              </w:rPr>
            </w:pPr>
            <w:r w:rsidRPr="00D83CFE">
              <w:rPr>
                <w:rFonts w:ascii="Times New Roman" w:hAnsi="Times New Roman" w:cs="Times New Roman"/>
                <w:sz w:val="24"/>
                <w:szCs w:val="24"/>
              </w:rPr>
              <w:t>articulating objectives, outcomes, success measures, partner roles, logistics, and required resources</w:t>
            </w:r>
            <w:r>
              <w:rPr>
                <w:rFonts w:ascii="Times New Roman" w:hAnsi="Times New Roman" w:cs="Times New Roman"/>
                <w:sz w:val="24"/>
                <w:szCs w:val="24"/>
              </w:rPr>
              <w:t xml:space="preserve"> </w:t>
            </w:r>
            <w:r w:rsidRPr="00EF4B28">
              <w:rPr>
                <w:rFonts w:ascii="Times New Roman" w:hAnsi="Times New Roman" w:cs="Times New Roman"/>
                <w:sz w:val="24"/>
                <w:szCs w:val="24"/>
              </w:rPr>
              <w:t>to ensure feasibility and community impact</w:t>
            </w:r>
          </w:p>
          <w:p w14:paraId="2A3260FE" w14:textId="584CECC0" w:rsidR="00A442C1" w:rsidRPr="00D83CFE" w:rsidRDefault="00A442C1" w:rsidP="00584885">
            <w:pPr>
              <w:pStyle w:val="ListParagraph"/>
              <w:numPr>
                <w:ilvl w:val="0"/>
                <w:numId w:val="40"/>
              </w:numPr>
              <w:rPr>
                <w:rFonts w:ascii="Times New Roman" w:eastAsia="Times New Roman" w:hAnsi="Times New Roman" w:cs="Times New Roman"/>
                <w:sz w:val="24"/>
                <w:szCs w:val="24"/>
              </w:rPr>
            </w:pPr>
            <w:r w:rsidRPr="00D83CFE">
              <w:rPr>
                <w:rFonts w:ascii="Times New Roman" w:hAnsi="Times New Roman" w:cs="Times New Roman"/>
                <w:sz w:val="24"/>
                <w:szCs w:val="24"/>
              </w:rPr>
              <w:t xml:space="preserve">submitting a written project proposal using the process/skill questions to </w:t>
            </w:r>
            <w:r w:rsidRPr="00D83CFE">
              <w:rPr>
                <w:rFonts w:ascii="Times New Roman" w:hAnsi="Times New Roman" w:cs="Times New Roman"/>
                <w:sz w:val="24"/>
                <w:szCs w:val="24"/>
              </w:rPr>
              <w:lastRenderedPageBreak/>
              <w:t>guide project proposal development</w:t>
            </w:r>
            <w:r>
              <w:rPr>
                <w:rFonts w:ascii="Times New Roman" w:hAnsi="Times New Roman" w:cs="Times New Roman"/>
                <w:sz w:val="24"/>
                <w:szCs w:val="24"/>
              </w:rPr>
              <w:t xml:space="preserve"> </w:t>
            </w:r>
            <w:r w:rsidRPr="00EF4B28">
              <w:rPr>
                <w:rFonts w:ascii="Times New Roman" w:hAnsi="Times New Roman" w:cs="Times New Roman"/>
                <w:sz w:val="24"/>
                <w:szCs w:val="24"/>
              </w:rPr>
              <w:t>with clarity, structure, and measurable targets</w:t>
            </w:r>
            <w:r w:rsidRPr="00D83CFE">
              <w:rPr>
                <w:rFonts w:ascii="Times New Roman" w:hAnsi="Times New Roman" w:cs="Times New Roman"/>
                <w:sz w:val="24"/>
                <w:szCs w:val="24"/>
              </w:rPr>
              <w:t>.</w:t>
            </w:r>
          </w:p>
          <w:p w14:paraId="2331DB8C" w14:textId="77777777" w:rsidR="00A442C1" w:rsidRPr="00D83CFE" w:rsidRDefault="00A442C1" w:rsidP="00584885">
            <w:pPr>
              <w:rPr>
                <w:rFonts w:ascii="Times New Roman" w:eastAsia="Times New Roman" w:hAnsi="Times New Roman" w:cs="Times New Roman"/>
                <w:sz w:val="24"/>
                <w:szCs w:val="24"/>
              </w:rPr>
            </w:pPr>
          </w:p>
          <w:p w14:paraId="2EE06521" w14:textId="5EF0C34C"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b/>
                <w:bCs/>
                <w:sz w:val="24"/>
                <w:szCs w:val="24"/>
              </w:rPr>
              <w:t xml:space="preserve">Teacher Resource: </w:t>
            </w:r>
            <w:hyperlink r:id="rId27" w:history="1">
              <w:r w:rsidRPr="00D83CFE">
                <w:rPr>
                  <w:rStyle w:val="Hyperlink"/>
                  <w:rFonts w:ascii="Times New Roman" w:eastAsia="Times New Roman" w:hAnsi="Times New Roman" w:cs="Times New Roman"/>
                  <w:sz w:val="24"/>
                  <w:szCs w:val="24"/>
                </w:rPr>
                <w:t>Corporate Social Responsibility: A Strategic Imperative for Modern Business</w:t>
              </w:r>
            </w:hyperlink>
            <w:r w:rsidRPr="000D4FCE">
              <w:rPr>
                <w:rFonts w:ascii="Times New Roman" w:hAnsi="Times New Roman" w:cs="Times New Roman"/>
                <w:sz w:val="24"/>
                <w:szCs w:val="24"/>
              </w:rPr>
              <w:t>, Forbes</w:t>
            </w:r>
          </w:p>
        </w:tc>
        <w:tc>
          <w:tcPr>
            <w:tcW w:w="4240" w:type="dxa"/>
          </w:tcPr>
          <w:p w14:paraId="7AFC55FC"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lastRenderedPageBreak/>
              <w:t>Process/Skill Questions:</w:t>
            </w:r>
          </w:p>
          <w:p w14:paraId="608FE860" w14:textId="77777777" w:rsidR="00A442C1" w:rsidRPr="00D83CFE" w:rsidRDefault="00A442C1" w:rsidP="00584885">
            <w:pPr>
              <w:pStyle w:val="ListParagraph"/>
              <w:numPr>
                <w:ilvl w:val="0"/>
                <w:numId w:val="4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evidence from the needs assessment informed these objectives?</w:t>
            </w:r>
          </w:p>
          <w:p w14:paraId="668E504B" w14:textId="77777777" w:rsidR="00A442C1" w:rsidRPr="00D83CFE" w:rsidRDefault="00A442C1" w:rsidP="00584885">
            <w:pPr>
              <w:pStyle w:val="ListParagraph"/>
              <w:numPr>
                <w:ilvl w:val="0"/>
                <w:numId w:val="4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What indicators (quantitative or qualitative) will you use to measure success? </w:t>
            </w:r>
          </w:p>
          <w:p w14:paraId="73B804FA" w14:textId="4B6CF795" w:rsidR="00A442C1" w:rsidRPr="00D83CFE" w:rsidRDefault="00A442C1" w:rsidP="00584885">
            <w:pPr>
              <w:pStyle w:val="ListParagraph"/>
              <w:numPr>
                <w:ilvl w:val="0"/>
                <w:numId w:val="4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lastRenderedPageBreak/>
              <w:t>How will you track progress toward these outcomes?</w:t>
            </w:r>
          </w:p>
          <w:p w14:paraId="1A3B4238" w14:textId="63CA900D" w:rsidR="00A442C1" w:rsidRPr="00D83CFE" w:rsidRDefault="00A442C1" w:rsidP="00584885">
            <w:pPr>
              <w:pStyle w:val="ListParagraph"/>
              <w:numPr>
                <w:ilvl w:val="0"/>
                <w:numId w:val="4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data collection tools or methods will you use to gather evidence?</w:t>
            </w:r>
          </w:p>
          <w:p w14:paraId="63B4A3F1" w14:textId="77777777" w:rsidR="00A442C1" w:rsidRPr="00D83CFE" w:rsidRDefault="00A442C1" w:rsidP="00584885">
            <w:pPr>
              <w:pStyle w:val="ListParagraph"/>
              <w:numPr>
                <w:ilvl w:val="0"/>
                <w:numId w:val="4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will you assess progress, and how will you adjust if the project is off-track?</w:t>
            </w:r>
          </w:p>
          <w:p w14:paraId="499D4E49" w14:textId="77777777" w:rsidR="00A442C1" w:rsidRPr="00D83CFE" w:rsidRDefault="00A442C1" w:rsidP="00584885">
            <w:pPr>
              <w:pStyle w:val="ListParagraph"/>
              <w:numPr>
                <w:ilvl w:val="0"/>
                <w:numId w:val="4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expectations, agreements, or boundaries need to be established with partners?</w:t>
            </w:r>
          </w:p>
          <w:p w14:paraId="1D34146D" w14:textId="77777777" w:rsidR="00A442C1" w:rsidRPr="00D83CFE" w:rsidRDefault="00A442C1" w:rsidP="00584885">
            <w:pPr>
              <w:pStyle w:val="ListParagraph"/>
              <w:numPr>
                <w:ilvl w:val="0"/>
                <w:numId w:val="4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are the major tasks, milestones, and deadlines required to implement the project?</w:t>
            </w:r>
          </w:p>
          <w:p w14:paraId="11181DE3" w14:textId="35ACC490" w:rsidR="00A442C1" w:rsidRPr="00D83CFE" w:rsidRDefault="00A442C1" w:rsidP="00584885">
            <w:pPr>
              <w:pStyle w:val="ListParagraph"/>
              <w:numPr>
                <w:ilvl w:val="0"/>
                <w:numId w:val="4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logistical arrangements are needed?</w:t>
            </w:r>
          </w:p>
          <w:p w14:paraId="529C71C5" w14:textId="77777777" w:rsidR="00A442C1" w:rsidRPr="00D83CFE" w:rsidRDefault="00A442C1" w:rsidP="00584885">
            <w:pPr>
              <w:pStyle w:val="ListParagraph"/>
              <w:numPr>
                <w:ilvl w:val="0"/>
                <w:numId w:val="4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will you budget for the project, and what cost considerations are critical?</w:t>
            </w:r>
          </w:p>
          <w:p w14:paraId="2BB7FB40" w14:textId="77777777" w:rsidR="00A442C1" w:rsidRPr="00D83CFE" w:rsidRDefault="00A442C1" w:rsidP="00584885">
            <w:pPr>
              <w:pStyle w:val="ListParagraph"/>
              <w:numPr>
                <w:ilvl w:val="0"/>
                <w:numId w:val="4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Who is the intended audience for the proposal, and what information do they need most?</w:t>
            </w:r>
          </w:p>
          <w:p w14:paraId="7194612D" w14:textId="4C2E9958" w:rsidR="00A442C1" w:rsidRPr="00D83CFE" w:rsidRDefault="00A442C1" w:rsidP="00584885">
            <w:pPr>
              <w:pStyle w:val="ListParagraph"/>
              <w:numPr>
                <w:ilvl w:val="0"/>
                <w:numId w:val="4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will the proposal be submitted, and what review or approval process should you anticipate?</w:t>
            </w:r>
          </w:p>
        </w:tc>
        <w:tc>
          <w:tcPr>
            <w:tcW w:w="2425" w:type="dxa"/>
          </w:tcPr>
          <w:p w14:paraId="45C147E0" w14:textId="77777777" w:rsidR="00A442C1" w:rsidRDefault="00A442C1" w:rsidP="00584885">
            <w:pPr>
              <w:rPr>
                <w:rFonts w:ascii="Times New Roman" w:eastAsia="Times New Roman" w:hAnsi="Times New Roman" w:cs="Times New Roman"/>
                <w:sz w:val="24"/>
                <w:szCs w:val="24"/>
              </w:rPr>
            </w:pPr>
            <w:r w:rsidRPr="00B67E2E">
              <w:rPr>
                <w:rFonts w:ascii="Times New Roman" w:eastAsia="Times New Roman" w:hAnsi="Times New Roman" w:cs="Times New Roman"/>
                <w:sz w:val="24"/>
                <w:szCs w:val="24"/>
              </w:rPr>
              <w:lastRenderedPageBreak/>
              <w:t>English: 9.C, 9.LU, 9.W, 10.C, 10.LU, 10.W, 11.C, 11.LU, 11.W, 12.C, 12.LU, 12.W</w:t>
            </w:r>
          </w:p>
          <w:p w14:paraId="4D68C47B" w14:textId="77777777" w:rsidR="00A442C1" w:rsidRDefault="00A442C1" w:rsidP="00584885">
            <w:pPr>
              <w:rPr>
                <w:rFonts w:ascii="Times New Roman" w:eastAsia="Times New Roman" w:hAnsi="Times New Roman" w:cs="Times New Roman"/>
                <w:b/>
                <w:bCs/>
                <w:sz w:val="24"/>
                <w:szCs w:val="24"/>
              </w:rPr>
            </w:pPr>
          </w:p>
          <w:p w14:paraId="1D1C4400" w14:textId="29C91376"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Mathematics: DS.2</w:t>
            </w:r>
          </w:p>
        </w:tc>
      </w:tr>
      <w:tr w:rsidR="00A442C1" w:rsidRPr="00D83CFE" w14:paraId="70623FEF" w14:textId="60696BAC" w:rsidTr="00C753F8">
        <w:tblPrEx>
          <w:tblCellMar>
            <w:left w:w="115" w:type="dxa"/>
            <w:right w:w="115" w:type="dxa"/>
          </w:tblCellMar>
        </w:tblPrEx>
        <w:tc>
          <w:tcPr>
            <w:tcW w:w="728" w:type="dxa"/>
            <w:shd w:val="clear" w:color="auto" w:fill="FFFFFF" w:themeFill="background1"/>
          </w:tcPr>
          <w:p w14:paraId="0798CFFD" w14:textId="7719FD6E"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p w14:paraId="0266EB92" w14:textId="007712BC"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(O)</w:t>
            </w:r>
          </w:p>
          <w:p w14:paraId="0B3BD7D5" w14:textId="7590B8DD" w:rsidR="00A442C1" w:rsidRPr="00D83CFE" w:rsidRDefault="00A442C1" w:rsidP="00584885">
            <w:pPr>
              <w:rPr>
                <w:rFonts w:ascii="Times New Roman" w:eastAsia="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29461877" w14:textId="3B1C6F0E" w:rsidR="00A442C1" w:rsidRPr="00D83CFE" w:rsidRDefault="00A442C1" w:rsidP="00584885">
            <w:pPr>
              <w:rPr>
                <w:rFonts w:ascii="Times New Roman" w:eastAsia="Times New Roman" w:hAnsi="Times New Roman" w:cs="Times New Roman"/>
                <w:sz w:val="24"/>
                <w:szCs w:val="24"/>
              </w:rPr>
            </w:pPr>
            <w:r>
              <w:rPr>
                <w:rFonts w:ascii="Times New Roman" w:hAnsi="Times New Roman" w:cs="Times New Roman"/>
                <w:sz w:val="24"/>
                <w:szCs w:val="24"/>
              </w:rPr>
              <w:t xml:space="preserve">(Optional) </w:t>
            </w:r>
            <w:r w:rsidRPr="00D83CFE">
              <w:rPr>
                <w:rFonts w:ascii="Times New Roman" w:hAnsi="Times New Roman" w:cs="Times New Roman"/>
                <w:sz w:val="24"/>
                <w:szCs w:val="24"/>
              </w:rPr>
              <w:t>Cultivate partnerships with community stakeholders.</w:t>
            </w:r>
          </w:p>
        </w:tc>
        <w:tc>
          <w:tcPr>
            <w:tcW w:w="4602" w:type="dxa"/>
            <w:tcBorders>
              <w:top w:val="single" w:sz="4" w:space="0" w:color="auto"/>
              <w:left w:val="single" w:sz="4" w:space="0" w:color="auto"/>
              <w:bottom w:val="single" w:sz="4" w:space="0" w:color="auto"/>
              <w:right w:val="single" w:sz="4" w:space="0" w:color="auto"/>
            </w:tcBorders>
          </w:tcPr>
          <w:p w14:paraId="5C7D1E2D" w14:textId="0F18DB66"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Cultivati</w:t>
            </w:r>
            <w:r>
              <w:rPr>
                <w:rFonts w:ascii="Times New Roman" w:hAnsi="Times New Roman" w:cs="Times New Roman"/>
                <w:sz w:val="24"/>
                <w:szCs w:val="24"/>
              </w:rPr>
              <w:t>on</w:t>
            </w:r>
            <w:r w:rsidRPr="00D83CFE">
              <w:rPr>
                <w:rFonts w:ascii="Times New Roman" w:hAnsi="Times New Roman" w:cs="Times New Roman"/>
                <w:sz w:val="24"/>
                <w:szCs w:val="24"/>
              </w:rPr>
              <w:t xml:space="preserve"> may include</w:t>
            </w:r>
          </w:p>
          <w:p w14:paraId="5E2593C1" w14:textId="5C2BC33A" w:rsidR="00A442C1" w:rsidRPr="00D83CFE" w:rsidRDefault="00A442C1" w:rsidP="00584885">
            <w:pPr>
              <w:pStyle w:val="ListParagraph"/>
              <w:numPr>
                <w:ilvl w:val="0"/>
                <w:numId w:val="60"/>
              </w:numPr>
              <w:rPr>
                <w:rFonts w:ascii="Times New Roman" w:eastAsia="Times New Roman" w:hAnsi="Times New Roman" w:cs="Times New Roman"/>
                <w:sz w:val="24"/>
                <w:szCs w:val="24"/>
              </w:rPr>
            </w:pPr>
            <w:r w:rsidRPr="00D83CFE">
              <w:rPr>
                <w:rFonts w:ascii="Times New Roman" w:hAnsi="Times New Roman" w:cs="Times New Roman"/>
                <w:sz w:val="24"/>
                <w:szCs w:val="24"/>
              </w:rPr>
              <w:t>identifying local organizations and stakeholders</w:t>
            </w:r>
            <w:r>
              <w:rPr>
                <w:rFonts w:ascii="Times New Roman" w:hAnsi="Times New Roman" w:cs="Times New Roman"/>
                <w:sz w:val="24"/>
                <w:szCs w:val="24"/>
              </w:rPr>
              <w:t xml:space="preserve"> </w:t>
            </w:r>
            <w:r w:rsidRPr="00EF4B28">
              <w:rPr>
                <w:rFonts w:ascii="Times New Roman" w:hAnsi="Times New Roman" w:cs="Times New Roman"/>
                <w:sz w:val="24"/>
                <w:szCs w:val="24"/>
              </w:rPr>
              <w:t>whose missions align with the project goals</w:t>
            </w:r>
          </w:p>
          <w:p w14:paraId="1EC21380" w14:textId="02AD3A40" w:rsidR="00A442C1" w:rsidRPr="00D83CFE" w:rsidRDefault="00A442C1" w:rsidP="00584885">
            <w:pPr>
              <w:pStyle w:val="ListParagraph"/>
              <w:numPr>
                <w:ilvl w:val="0"/>
                <w:numId w:val="60"/>
              </w:numPr>
              <w:rPr>
                <w:rFonts w:ascii="Times New Roman" w:eastAsia="Times New Roman" w:hAnsi="Times New Roman" w:cs="Times New Roman"/>
                <w:sz w:val="24"/>
                <w:szCs w:val="24"/>
              </w:rPr>
            </w:pPr>
            <w:r w:rsidRPr="00D83CFE">
              <w:rPr>
                <w:rFonts w:ascii="Times New Roman" w:hAnsi="Times New Roman" w:cs="Times New Roman"/>
                <w:sz w:val="24"/>
                <w:szCs w:val="24"/>
              </w:rPr>
              <w:t>initiating contact</w:t>
            </w:r>
            <w:r>
              <w:rPr>
                <w:rFonts w:ascii="Times New Roman" w:hAnsi="Times New Roman" w:cs="Times New Roman"/>
                <w:sz w:val="24"/>
                <w:szCs w:val="24"/>
              </w:rPr>
              <w:t xml:space="preserve"> </w:t>
            </w:r>
            <w:r w:rsidRPr="00EF4B28">
              <w:rPr>
                <w:rFonts w:ascii="Times New Roman" w:hAnsi="Times New Roman" w:cs="Times New Roman"/>
                <w:sz w:val="24"/>
                <w:szCs w:val="24"/>
              </w:rPr>
              <w:t>through professional communication methods</w:t>
            </w:r>
          </w:p>
          <w:p w14:paraId="3E52CF2D" w14:textId="3CF20855" w:rsidR="00A442C1" w:rsidRPr="00D83CFE" w:rsidRDefault="00A442C1" w:rsidP="00584885">
            <w:pPr>
              <w:pStyle w:val="ListParagraph"/>
              <w:numPr>
                <w:ilvl w:val="0"/>
                <w:numId w:val="60"/>
              </w:numPr>
              <w:rPr>
                <w:rFonts w:ascii="Times New Roman" w:eastAsia="Times New Roman" w:hAnsi="Times New Roman" w:cs="Times New Roman"/>
                <w:sz w:val="24"/>
                <w:szCs w:val="24"/>
              </w:rPr>
            </w:pPr>
            <w:r w:rsidRPr="00D83CFE">
              <w:rPr>
                <w:rFonts w:ascii="Times New Roman" w:hAnsi="Times New Roman" w:cs="Times New Roman"/>
                <w:sz w:val="24"/>
                <w:szCs w:val="24"/>
              </w:rPr>
              <w:t>communicating project goals</w:t>
            </w:r>
            <w:r>
              <w:rPr>
                <w:rFonts w:ascii="Times New Roman" w:hAnsi="Times New Roman" w:cs="Times New Roman"/>
                <w:sz w:val="24"/>
                <w:szCs w:val="24"/>
              </w:rPr>
              <w:t xml:space="preserve"> </w:t>
            </w:r>
            <w:r w:rsidRPr="00EF4B28">
              <w:rPr>
                <w:rFonts w:ascii="Times New Roman" w:hAnsi="Times New Roman" w:cs="Times New Roman"/>
                <w:sz w:val="24"/>
                <w:szCs w:val="24"/>
              </w:rPr>
              <w:t>clearly and persuasively to build interest</w:t>
            </w:r>
          </w:p>
          <w:p w14:paraId="1FE28DC2" w14:textId="5EC5B3FA" w:rsidR="00A442C1" w:rsidRPr="00D83CFE" w:rsidRDefault="00A442C1" w:rsidP="00584885">
            <w:pPr>
              <w:pStyle w:val="ListParagraph"/>
              <w:numPr>
                <w:ilvl w:val="0"/>
                <w:numId w:val="60"/>
              </w:numPr>
              <w:rPr>
                <w:rFonts w:ascii="Times New Roman" w:eastAsia="Times New Roman" w:hAnsi="Times New Roman" w:cs="Times New Roman"/>
                <w:sz w:val="24"/>
                <w:szCs w:val="24"/>
              </w:rPr>
            </w:pPr>
            <w:r w:rsidRPr="00D83CFE">
              <w:rPr>
                <w:rFonts w:ascii="Times New Roman" w:hAnsi="Times New Roman" w:cs="Times New Roman"/>
                <w:sz w:val="24"/>
                <w:szCs w:val="24"/>
              </w:rPr>
              <w:lastRenderedPageBreak/>
              <w:t>negotiating roles</w:t>
            </w:r>
            <w:r>
              <w:rPr>
                <w:rFonts w:ascii="Times New Roman" w:hAnsi="Times New Roman" w:cs="Times New Roman"/>
                <w:sz w:val="24"/>
                <w:szCs w:val="24"/>
              </w:rPr>
              <w:t xml:space="preserve"> </w:t>
            </w:r>
            <w:r w:rsidRPr="00EF4B28">
              <w:rPr>
                <w:rFonts w:ascii="Times New Roman" w:hAnsi="Times New Roman" w:cs="Times New Roman"/>
                <w:sz w:val="24"/>
                <w:szCs w:val="24"/>
              </w:rPr>
              <w:t>to define mutual expectations and contributions</w:t>
            </w:r>
          </w:p>
          <w:p w14:paraId="01256670" w14:textId="66A00F60" w:rsidR="00A442C1" w:rsidRPr="00D83CFE" w:rsidRDefault="00A442C1" w:rsidP="00584885">
            <w:pPr>
              <w:pStyle w:val="ListParagraph"/>
              <w:numPr>
                <w:ilvl w:val="0"/>
                <w:numId w:val="60"/>
              </w:numPr>
              <w:rPr>
                <w:rFonts w:ascii="Times New Roman" w:eastAsia="Times New Roman" w:hAnsi="Times New Roman" w:cs="Times New Roman"/>
                <w:sz w:val="24"/>
                <w:szCs w:val="24"/>
              </w:rPr>
            </w:pPr>
            <w:r w:rsidRPr="00D83CFE">
              <w:rPr>
                <w:rFonts w:ascii="Times New Roman" w:hAnsi="Times New Roman" w:cs="Times New Roman"/>
                <w:sz w:val="24"/>
                <w:szCs w:val="24"/>
              </w:rPr>
              <w:t>documenting agreements</w:t>
            </w:r>
            <w:r>
              <w:rPr>
                <w:rFonts w:ascii="Times New Roman" w:hAnsi="Times New Roman" w:cs="Times New Roman"/>
                <w:sz w:val="24"/>
                <w:szCs w:val="24"/>
              </w:rPr>
              <w:t xml:space="preserve"> </w:t>
            </w:r>
            <w:r w:rsidRPr="00EF4B28">
              <w:rPr>
                <w:rFonts w:ascii="Times New Roman" w:hAnsi="Times New Roman" w:cs="Times New Roman"/>
                <w:sz w:val="24"/>
                <w:szCs w:val="24"/>
              </w:rPr>
              <w:t>to ensure accountability and long‑term collaboration</w:t>
            </w:r>
            <w:r w:rsidRPr="00D83CFE">
              <w:rPr>
                <w:rFonts w:ascii="Times New Roman" w:hAnsi="Times New Roman" w:cs="Times New Roman"/>
                <w:sz w:val="24"/>
                <w:szCs w:val="24"/>
              </w:rPr>
              <w:t>.</w:t>
            </w:r>
          </w:p>
        </w:tc>
        <w:tc>
          <w:tcPr>
            <w:tcW w:w="4240" w:type="dxa"/>
          </w:tcPr>
          <w:p w14:paraId="3D7BA74C"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lastRenderedPageBreak/>
              <w:t>Process/Skill Questions:</w:t>
            </w:r>
          </w:p>
          <w:p w14:paraId="70A2E55B" w14:textId="60E7CA58" w:rsidR="00A442C1" w:rsidRPr="00D83CFE" w:rsidRDefault="00A442C1" w:rsidP="00584885">
            <w:pPr>
              <w:pStyle w:val="ListParagraph"/>
              <w:numPr>
                <w:ilvl w:val="0"/>
                <w:numId w:val="4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it important to initiate contact early in the project planning process?</w:t>
            </w:r>
          </w:p>
          <w:p w14:paraId="38E34C6B" w14:textId="77777777" w:rsidR="00A442C1" w:rsidRPr="00D83CFE" w:rsidRDefault="00A442C1" w:rsidP="00584885">
            <w:pPr>
              <w:pStyle w:val="ListParagraph"/>
              <w:numPr>
                <w:ilvl w:val="0"/>
                <w:numId w:val="42"/>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will you build trust and credibility during your initial outreach?</w:t>
            </w:r>
          </w:p>
          <w:p w14:paraId="3745BA5C" w14:textId="56C44790" w:rsidR="00A442C1" w:rsidRPr="00D83CFE" w:rsidRDefault="00A442C1" w:rsidP="00584885">
            <w:pPr>
              <w:pStyle w:val="ListParagraph"/>
              <w:numPr>
                <w:ilvl w:val="0"/>
                <w:numId w:val="42"/>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lastRenderedPageBreak/>
              <w:t>How will you maintain engagement after the first contact?</w:t>
            </w:r>
          </w:p>
          <w:p w14:paraId="0B38292D" w14:textId="77777777" w:rsidR="00A442C1" w:rsidRPr="00D83CFE" w:rsidRDefault="00A442C1" w:rsidP="00584885">
            <w:pPr>
              <w:pStyle w:val="ListParagraph"/>
              <w:numPr>
                <w:ilvl w:val="0"/>
                <w:numId w:val="42"/>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will you tailor your communication style to match the needs and preferences of each stakeholder group?</w:t>
            </w:r>
          </w:p>
          <w:p w14:paraId="22A6C7B9" w14:textId="77777777" w:rsidR="00A442C1" w:rsidRPr="00D83CFE" w:rsidRDefault="00A442C1" w:rsidP="00584885">
            <w:pPr>
              <w:pStyle w:val="ListParagraph"/>
              <w:numPr>
                <w:ilvl w:val="0"/>
                <w:numId w:val="42"/>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will you handle disagreements or role conflicts during negotiation?</w:t>
            </w:r>
          </w:p>
          <w:p w14:paraId="7FBCA107" w14:textId="77777777" w:rsidR="00A442C1" w:rsidRPr="00D83CFE" w:rsidRDefault="00A442C1" w:rsidP="00584885">
            <w:pPr>
              <w:pStyle w:val="ListParagraph"/>
              <w:numPr>
                <w:ilvl w:val="0"/>
                <w:numId w:val="42"/>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will you ensure that roles are equitable, realistic, and aligned with available resources?</w:t>
            </w:r>
          </w:p>
          <w:p w14:paraId="12D78050" w14:textId="463BBA90" w:rsidR="00A442C1" w:rsidRPr="00D83CFE" w:rsidRDefault="00A442C1" w:rsidP="00584885">
            <w:pPr>
              <w:pStyle w:val="ListParagraph"/>
              <w:numPr>
                <w:ilvl w:val="0"/>
                <w:numId w:val="42"/>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will you organize, store, and share the agreements so all partners can access them easily?</w:t>
            </w:r>
          </w:p>
        </w:tc>
        <w:tc>
          <w:tcPr>
            <w:tcW w:w="2425" w:type="dxa"/>
          </w:tcPr>
          <w:p w14:paraId="47547DC0" w14:textId="2EBBB6EF"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lastRenderedPageBreak/>
              <w:t>English: 9.C, 9.LU, 9.W, 10.C, 10.LU, 10.W, 11.C, 11.LU, 11.W, 12.C, 12.LU, 12.W</w:t>
            </w:r>
          </w:p>
        </w:tc>
      </w:tr>
      <w:tr w:rsidR="00A442C1" w:rsidRPr="00D83CFE" w14:paraId="16A49FA6" w14:textId="0F69078B" w:rsidTr="00C753F8">
        <w:tblPrEx>
          <w:tblCellMar>
            <w:left w:w="115" w:type="dxa"/>
            <w:right w:w="115" w:type="dxa"/>
          </w:tblCellMar>
        </w:tblPrEx>
        <w:tc>
          <w:tcPr>
            <w:tcW w:w="728" w:type="dxa"/>
          </w:tcPr>
          <w:p w14:paraId="53E213EF" w14:textId="2801CA14"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p w14:paraId="03291140" w14:textId="3252AEB4"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(O)</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5E32B83D" w14:textId="67B228E5" w:rsidR="00A442C1" w:rsidRPr="00D83CFE" w:rsidRDefault="00A442C1" w:rsidP="00584885">
            <w:pPr>
              <w:rPr>
                <w:rFonts w:ascii="Times New Roman" w:eastAsia="Times New Roman" w:hAnsi="Times New Roman" w:cs="Times New Roman"/>
                <w:sz w:val="24"/>
                <w:szCs w:val="24"/>
              </w:rPr>
            </w:pPr>
            <w:r>
              <w:rPr>
                <w:rFonts w:ascii="Times New Roman" w:hAnsi="Times New Roman" w:cs="Times New Roman"/>
                <w:sz w:val="24"/>
                <w:szCs w:val="24"/>
              </w:rPr>
              <w:t xml:space="preserve">(Optional) </w:t>
            </w:r>
            <w:r w:rsidRPr="00D83CFE">
              <w:rPr>
                <w:rFonts w:ascii="Times New Roman" w:hAnsi="Times New Roman" w:cs="Times New Roman"/>
                <w:sz w:val="24"/>
                <w:szCs w:val="24"/>
              </w:rPr>
              <w:t>Plan project logistics.</w:t>
            </w:r>
          </w:p>
        </w:tc>
        <w:tc>
          <w:tcPr>
            <w:tcW w:w="4602" w:type="dxa"/>
            <w:tcBorders>
              <w:top w:val="single" w:sz="4" w:space="0" w:color="auto"/>
              <w:left w:val="single" w:sz="4" w:space="0" w:color="auto"/>
              <w:bottom w:val="single" w:sz="4" w:space="0" w:color="auto"/>
              <w:right w:val="single" w:sz="4" w:space="0" w:color="auto"/>
            </w:tcBorders>
          </w:tcPr>
          <w:p w14:paraId="4F264B85"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 xml:space="preserve">Planning should include </w:t>
            </w:r>
          </w:p>
          <w:p w14:paraId="516AA066" w14:textId="289F0A00" w:rsidR="00A442C1" w:rsidRPr="00D83CFE" w:rsidRDefault="00A442C1" w:rsidP="00584885">
            <w:pPr>
              <w:pStyle w:val="ListParagraph"/>
              <w:numPr>
                <w:ilvl w:val="0"/>
                <w:numId w:val="44"/>
              </w:numPr>
              <w:rPr>
                <w:rFonts w:ascii="Times New Roman" w:eastAsia="Times New Roman" w:hAnsi="Times New Roman" w:cs="Times New Roman"/>
                <w:sz w:val="24"/>
                <w:szCs w:val="24"/>
              </w:rPr>
            </w:pPr>
            <w:r w:rsidRPr="00D83CFE">
              <w:rPr>
                <w:rFonts w:ascii="Times New Roman" w:hAnsi="Times New Roman" w:cs="Times New Roman"/>
                <w:sz w:val="24"/>
                <w:szCs w:val="24"/>
              </w:rPr>
              <w:t>creating timelines and schedules</w:t>
            </w:r>
            <w:r>
              <w:rPr>
                <w:rFonts w:ascii="Times New Roman" w:hAnsi="Times New Roman" w:cs="Times New Roman"/>
                <w:sz w:val="24"/>
                <w:szCs w:val="24"/>
              </w:rPr>
              <w:t xml:space="preserve"> </w:t>
            </w:r>
            <w:r w:rsidRPr="00EF4B28">
              <w:rPr>
                <w:rFonts w:ascii="Times New Roman" w:hAnsi="Times New Roman" w:cs="Times New Roman"/>
                <w:sz w:val="24"/>
                <w:szCs w:val="24"/>
              </w:rPr>
              <w:t>that reflect task sequencing and resource availability</w:t>
            </w:r>
          </w:p>
          <w:p w14:paraId="387E300B" w14:textId="43129989" w:rsidR="00A442C1" w:rsidRPr="00D83CFE" w:rsidRDefault="00A442C1" w:rsidP="00584885">
            <w:pPr>
              <w:pStyle w:val="ListParagraph"/>
              <w:numPr>
                <w:ilvl w:val="0"/>
                <w:numId w:val="44"/>
              </w:numPr>
              <w:rPr>
                <w:rFonts w:ascii="Times New Roman" w:eastAsia="Times New Roman" w:hAnsi="Times New Roman" w:cs="Times New Roman"/>
                <w:sz w:val="24"/>
                <w:szCs w:val="24"/>
              </w:rPr>
            </w:pPr>
            <w:r w:rsidRPr="00D83CFE">
              <w:rPr>
                <w:rFonts w:ascii="Times New Roman" w:hAnsi="Times New Roman" w:cs="Times New Roman"/>
                <w:sz w:val="24"/>
                <w:szCs w:val="24"/>
              </w:rPr>
              <w:t>estimating costs</w:t>
            </w:r>
            <w:r>
              <w:rPr>
                <w:rFonts w:ascii="Times New Roman" w:hAnsi="Times New Roman" w:cs="Times New Roman"/>
                <w:sz w:val="24"/>
                <w:szCs w:val="24"/>
              </w:rPr>
              <w:t xml:space="preserve"> </w:t>
            </w:r>
            <w:r w:rsidRPr="00EF4B28">
              <w:rPr>
                <w:rFonts w:ascii="Times New Roman" w:hAnsi="Times New Roman" w:cs="Times New Roman"/>
                <w:sz w:val="24"/>
                <w:szCs w:val="24"/>
              </w:rPr>
              <w:t>and identifying funding or support sources</w:t>
            </w:r>
          </w:p>
          <w:p w14:paraId="09448F21" w14:textId="4CBC6C22" w:rsidR="00A442C1" w:rsidRPr="00D83CFE" w:rsidRDefault="00A442C1" w:rsidP="00584885">
            <w:pPr>
              <w:pStyle w:val="ListParagraph"/>
              <w:numPr>
                <w:ilvl w:val="0"/>
                <w:numId w:val="44"/>
              </w:numPr>
              <w:rPr>
                <w:rFonts w:ascii="Times New Roman" w:eastAsia="Times New Roman" w:hAnsi="Times New Roman" w:cs="Times New Roman"/>
                <w:sz w:val="24"/>
                <w:szCs w:val="24"/>
              </w:rPr>
            </w:pPr>
            <w:r w:rsidRPr="00D83CFE">
              <w:rPr>
                <w:rFonts w:ascii="Times New Roman" w:hAnsi="Times New Roman" w:cs="Times New Roman"/>
                <w:sz w:val="24"/>
                <w:szCs w:val="24"/>
              </w:rPr>
              <w:t>identifying materials</w:t>
            </w:r>
            <w:r>
              <w:rPr>
                <w:rFonts w:ascii="Times New Roman" w:hAnsi="Times New Roman" w:cs="Times New Roman"/>
                <w:sz w:val="24"/>
                <w:szCs w:val="24"/>
              </w:rPr>
              <w:t xml:space="preserve"> </w:t>
            </w:r>
            <w:r w:rsidRPr="00EF4B28">
              <w:rPr>
                <w:rFonts w:ascii="Times New Roman" w:hAnsi="Times New Roman" w:cs="Times New Roman"/>
                <w:sz w:val="24"/>
                <w:szCs w:val="24"/>
              </w:rPr>
              <w:t>and ensuring their availability at key stages</w:t>
            </w:r>
          </w:p>
          <w:p w14:paraId="1028C3AE" w14:textId="2F4E2027" w:rsidR="00A442C1" w:rsidRPr="00D83CFE" w:rsidRDefault="00A442C1" w:rsidP="00584885">
            <w:pPr>
              <w:pStyle w:val="ListParagraph"/>
              <w:numPr>
                <w:ilvl w:val="0"/>
                <w:numId w:val="44"/>
              </w:numPr>
              <w:rPr>
                <w:rFonts w:ascii="Times New Roman" w:eastAsia="Times New Roman" w:hAnsi="Times New Roman" w:cs="Times New Roman"/>
                <w:sz w:val="24"/>
                <w:szCs w:val="24"/>
              </w:rPr>
            </w:pPr>
            <w:r w:rsidRPr="00D83CFE">
              <w:rPr>
                <w:rFonts w:ascii="Times New Roman" w:hAnsi="Times New Roman" w:cs="Times New Roman"/>
                <w:sz w:val="24"/>
                <w:szCs w:val="24"/>
              </w:rPr>
              <w:t>allocating resources</w:t>
            </w:r>
            <w:r>
              <w:rPr>
                <w:rFonts w:ascii="Times New Roman" w:hAnsi="Times New Roman" w:cs="Times New Roman"/>
                <w:sz w:val="24"/>
                <w:szCs w:val="24"/>
              </w:rPr>
              <w:t xml:space="preserve"> </w:t>
            </w:r>
            <w:r w:rsidRPr="00EF4B28">
              <w:rPr>
                <w:rFonts w:ascii="Times New Roman" w:hAnsi="Times New Roman" w:cs="Times New Roman"/>
                <w:sz w:val="24"/>
                <w:szCs w:val="24"/>
              </w:rPr>
              <w:t>based on needs, constraints, and priorities</w:t>
            </w:r>
          </w:p>
          <w:p w14:paraId="17938CFE" w14:textId="68329A1D" w:rsidR="00A442C1" w:rsidRPr="00D83CFE" w:rsidRDefault="00A442C1" w:rsidP="00584885">
            <w:pPr>
              <w:pStyle w:val="ListParagraph"/>
              <w:numPr>
                <w:ilvl w:val="0"/>
                <w:numId w:val="44"/>
              </w:numPr>
              <w:rPr>
                <w:rFonts w:ascii="Times New Roman" w:eastAsia="Times New Roman" w:hAnsi="Times New Roman" w:cs="Times New Roman"/>
                <w:sz w:val="24"/>
                <w:szCs w:val="24"/>
              </w:rPr>
            </w:pPr>
            <w:r w:rsidRPr="00D83CFE">
              <w:rPr>
                <w:rFonts w:ascii="Times New Roman" w:hAnsi="Times New Roman" w:cs="Times New Roman"/>
                <w:sz w:val="24"/>
                <w:szCs w:val="24"/>
              </w:rPr>
              <w:t>assigning duties</w:t>
            </w:r>
            <w:r>
              <w:rPr>
                <w:rFonts w:ascii="Times New Roman" w:hAnsi="Times New Roman" w:cs="Times New Roman"/>
                <w:sz w:val="24"/>
                <w:szCs w:val="24"/>
              </w:rPr>
              <w:t xml:space="preserve"> t</w:t>
            </w:r>
            <w:r w:rsidRPr="00EF4B28">
              <w:rPr>
                <w:rFonts w:ascii="Times New Roman" w:hAnsi="Times New Roman" w:cs="Times New Roman"/>
                <w:sz w:val="24"/>
                <w:szCs w:val="24"/>
              </w:rPr>
              <w:t>o team members in alignment with skills and project requirements</w:t>
            </w:r>
          </w:p>
          <w:p w14:paraId="5AD2DF10" w14:textId="5F62C64A" w:rsidR="00A442C1" w:rsidRPr="00D83CFE" w:rsidRDefault="00A442C1" w:rsidP="00584885">
            <w:pPr>
              <w:pStyle w:val="ListParagraph"/>
              <w:numPr>
                <w:ilvl w:val="0"/>
                <w:numId w:val="44"/>
              </w:numPr>
              <w:rPr>
                <w:rFonts w:ascii="Times New Roman" w:eastAsia="Times New Roman" w:hAnsi="Times New Roman" w:cs="Times New Roman"/>
                <w:sz w:val="24"/>
                <w:szCs w:val="24"/>
              </w:rPr>
            </w:pPr>
            <w:r w:rsidRPr="00D83CFE">
              <w:rPr>
                <w:rFonts w:ascii="Times New Roman" w:hAnsi="Times New Roman" w:cs="Times New Roman"/>
                <w:sz w:val="24"/>
                <w:szCs w:val="24"/>
              </w:rPr>
              <w:t>submitting a project plan with all components</w:t>
            </w:r>
            <w:r>
              <w:rPr>
                <w:rFonts w:ascii="Times New Roman" w:hAnsi="Times New Roman" w:cs="Times New Roman"/>
                <w:sz w:val="24"/>
                <w:szCs w:val="24"/>
              </w:rPr>
              <w:t xml:space="preserve"> </w:t>
            </w:r>
            <w:r w:rsidRPr="00EF4B28">
              <w:rPr>
                <w:rFonts w:ascii="Times New Roman" w:hAnsi="Times New Roman" w:cs="Times New Roman"/>
                <w:sz w:val="24"/>
                <w:szCs w:val="24"/>
              </w:rPr>
              <w:t>demonstrating readiness for execution</w:t>
            </w:r>
            <w:r w:rsidRPr="00D83CFE">
              <w:rPr>
                <w:rFonts w:ascii="Times New Roman" w:hAnsi="Times New Roman" w:cs="Times New Roman"/>
                <w:sz w:val="24"/>
                <w:szCs w:val="24"/>
              </w:rPr>
              <w:t>.</w:t>
            </w:r>
          </w:p>
        </w:tc>
        <w:tc>
          <w:tcPr>
            <w:tcW w:w="4240" w:type="dxa"/>
          </w:tcPr>
          <w:p w14:paraId="4BCDE719"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351D9A39" w14:textId="77777777" w:rsidR="00A442C1" w:rsidRPr="00D83CFE" w:rsidRDefault="00A442C1" w:rsidP="00584885">
            <w:pPr>
              <w:pStyle w:val="ListParagraph"/>
              <w:numPr>
                <w:ilvl w:val="0"/>
                <w:numId w:val="4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accurate does a cost estimate have to be?</w:t>
            </w:r>
          </w:p>
          <w:p w14:paraId="51B74640" w14:textId="77777777" w:rsidR="00A442C1" w:rsidRPr="00D83CFE" w:rsidRDefault="00A442C1" w:rsidP="00584885">
            <w:pPr>
              <w:pStyle w:val="ListParagraph"/>
              <w:numPr>
                <w:ilvl w:val="0"/>
                <w:numId w:val="4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can a leader estimate a schedule or timeline for a project?</w:t>
            </w:r>
          </w:p>
          <w:p w14:paraId="66C46005" w14:textId="1BC13D80" w:rsidR="00A442C1" w:rsidRPr="00D83CFE" w:rsidRDefault="00A442C1" w:rsidP="00584885">
            <w:pPr>
              <w:pStyle w:val="ListParagraph"/>
              <w:numPr>
                <w:ilvl w:val="0"/>
                <w:numId w:val="4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existing resources can be leveraged, and what additional resources must be secured?</w:t>
            </w:r>
          </w:p>
        </w:tc>
        <w:tc>
          <w:tcPr>
            <w:tcW w:w="2425" w:type="dxa"/>
          </w:tcPr>
          <w:p w14:paraId="4B531C56" w14:textId="7265C237"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9.C, 9.LU, 9.W, 10.C, 10.LU, 10.W, 11.C, 11.LU, 11.W, 12.C, 12.LU, 12.W</w:t>
            </w:r>
          </w:p>
        </w:tc>
      </w:tr>
      <w:tr w:rsidR="00A442C1" w:rsidRPr="00D83CFE" w14:paraId="72F96DA7" w14:textId="4E72FBF6" w:rsidTr="00C753F8">
        <w:tblPrEx>
          <w:tblCellMar>
            <w:left w:w="115" w:type="dxa"/>
            <w:right w:w="115" w:type="dxa"/>
          </w:tblCellMar>
        </w:tblPrEx>
        <w:tc>
          <w:tcPr>
            <w:tcW w:w="728" w:type="dxa"/>
            <w:shd w:val="clear" w:color="auto" w:fill="FFFFFF" w:themeFill="background1"/>
          </w:tcPr>
          <w:p w14:paraId="4FEDE174" w14:textId="74A659DA"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p w14:paraId="7287E3E5" w14:textId="5F8B5201"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(O)</w:t>
            </w:r>
          </w:p>
        </w:tc>
        <w:tc>
          <w:tcPr>
            <w:tcW w:w="2395" w:type="dxa"/>
            <w:shd w:val="clear" w:color="auto" w:fill="FFFFFF" w:themeFill="background1"/>
            <w:tcMar>
              <w:top w:w="43" w:type="dxa"/>
              <w:left w:w="115" w:type="dxa"/>
              <w:bottom w:w="43" w:type="dxa"/>
              <w:right w:w="115" w:type="dxa"/>
            </w:tcMar>
          </w:tcPr>
          <w:p w14:paraId="623EAD1E" w14:textId="1A07F76D" w:rsidR="00A442C1" w:rsidRPr="00D83CFE" w:rsidRDefault="00A442C1" w:rsidP="00584885">
            <w:pPr>
              <w:rPr>
                <w:rFonts w:ascii="Times New Roman" w:hAnsi="Times New Roman" w:cs="Times New Roman"/>
                <w:sz w:val="24"/>
                <w:szCs w:val="24"/>
              </w:rPr>
            </w:pPr>
            <w:r>
              <w:rPr>
                <w:rFonts w:ascii="Times New Roman" w:hAnsi="Times New Roman" w:cs="Times New Roman"/>
                <w:sz w:val="24"/>
                <w:szCs w:val="24"/>
              </w:rPr>
              <w:t xml:space="preserve">(Optional) </w:t>
            </w:r>
            <w:r w:rsidRPr="00D83CFE">
              <w:rPr>
                <w:rFonts w:ascii="Times New Roman" w:eastAsia="Times New Roman" w:hAnsi="Times New Roman" w:cs="Times New Roman"/>
                <w:sz w:val="24"/>
                <w:szCs w:val="24"/>
              </w:rPr>
              <w:t xml:space="preserve">Use project management tools. </w:t>
            </w:r>
          </w:p>
        </w:tc>
        <w:tc>
          <w:tcPr>
            <w:tcW w:w="4602" w:type="dxa"/>
          </w:tcPr>
          <w:p w14:paraId="0177AEA4" w14:textId="77777777"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Use may include tools such as</w:t>
            </w:r>
          </w:p>
          <w:p w14:paraId="67738392" w14:textId="5214E915" w:rsidR="00A442C1" w:rsidRPr="00D83CFE" w:rsidRDefault="00A442C1" w:rsidP="00584885">
            <w:pPr>
              <w:pStyle w:val="ListParagraph"/>
              <w:numPr>
                <w:ilvl w:val="0"/>
                <w:numId w:val="5"/>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Gantt </w:t>
            </w:r>
            <w:r>
              <w:rPr>
                <w:rFonts w:ascii="Times New Roman" w:eastAsia="Times New Roman" w:hAnsi="Times New Roman" w:cs="Times New Roman"/>
                <w:sz w:val="24"/>
                <w:szCs w:val="24"/>
              </w:rPr>
              <w:t>c</w:t>
            </w:r>
            <w:r w:rsidRPr="00D83CFE">
              <w:rPr>
                <w:rFonts w:ascii="Times New Roman" w:eastAsia="Times New Roman" w:hAnsi="Times New Roman" w:cs="Times New Roman"/>
                <w:sz w:val="24"/>
                <w:szCs w:val="24"/>
              </w:rPr>
              <w:t>hart</w:t>
            </w:r>
          </w:p>
          <w:p w14:paraId="558B6882" w14:textId="77777777" w:rsidR="00A442C1" w:rsidRPr="00D83CFE" w:rsidRDefault="00A442C1" w:rsidP="00584885">
            <w:pPr>
              <w:pStyle w:val="ListParagraph"/>
              <w:numPr>
                <w:ilvl w:val="0"/>
                <w:numId w:val="5"/>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Kanban board</w:t>
            </w:r>
          </w:p>
          <w:p w14:paraId="60351AD1" w14:textId="446102B8" w:rsidR="00A442C1" w:rsidRPr="00D83CFE" w:rsidRDefault="00A442C1" w:rsidP="00584885">
            <w:pPr>
              <w:pStyle w:val="ListParagraph"/>
              <w:numPr>
                <w:ilvl w:val="0"/>
                <w:numId w:val="5"/>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lastRenderedPageBreak/>
              <w:t>RACI</w:t>
            </w:r>
            <w:r>
              <w:rPr>
                <w:rFonts w:ascii="Times New Roman" w:eastAsia="Times New Roman" w:hAnsi="Times New Roman" w:cs="Times New Roman"/>
                <w:sz w:val="24"/>
                <w:szCs w:val="24"/>
              </w:rPr>
              <w:t xml:space="preserve"> (Responsible, Accountable, Consulted, Informed)</w:t>
            </w:r>
            <w:r w:rsidRPr="00D83CF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c</w:t>
            </w:r>
            <w:r w:rsidRPr="00D83CFE">
              <w:rPr>
                <w:rFonts w:ascii="Times New Roman" w:eastAsia="Times New Roman" w:hAnsi="Times New Roman" w:cs="Times New Roman"/>
                <w:sz w:val="24"/>
                <w:szCs w:val="24"/>
              </w:rPr>
              <w:t>hart</w:t>
            </w:r>
            <w:r>
              <w:rPr>
                <w:rFonts w:ascii="Times New Roman" w:eastAsia="Times New Roman" w:hAnsi="Times New Roman" w:cs="Times New Roman"/>
                <w:sz w:val="24"/>
                <w:szCs w:val="24"/>
              </w:rPr>
              <w:t xml:space="preserve"> or matrix</w:t>
            </w:r>
          </w:p>
          <w:p w14:paraId="7052AABA" w14:textId="34605FE7" w:rsidR="00A442C1" w:rsidRPr="00D83CFE" w:rsidRDefault="00A442C1" w:rsidP="00584885">
            <w:pPr>
              <w:pStyle w:val="ListParagraph"/>
              <w:numPr>
                <w:ilvl w:val="0"/>
                <w:numId w:val="5"/>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Work Breakdown Structure</w:t>
            </w:r>
            <w:r>
              <w:rPr>
                <w:rFonts w:ascii="Times New Roman" w:eastAsia="Times New Roman" w:hAnsi="Times New Roman" w:cs="Times New Roman"/>
                <w:sz w:val="24"/>
                <w:szCs w:val="24"/>
              </w:rPr>
              <w:t xml:space="preserve"> (WBS)</w:t>
            </w:r>
          </w:p>
          <w:p w14:paraId="35CE50F9" w14:textId="7C33FEB9" w:rsidR="00A442C1" w:rsidRDefault="00A442C1" w:rsidP="00584885">
            <w:pPr>
              <w:pStyle w:val="ListParagraph"/>
              <w:numPr>
                <w:ilvl w:val="0"/>
                <w:numId w:val="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other </w:t>
            </w:r>
            <w:r w:rsidRPr="00D83CFE">
              <w:rPr>
                <w:rFonts w:ascii="Times New Roman" w:eastAsia="Times New Roman" w:hAnsi="Times New Roman" w:cs="Times New Roman"/>
                <w:sz w:val="24"/>
                <w:szCs w:val="24"/>
              </w:rPr>
              <w:t>web-based tools</w:t>
            </w:r>
            <w:r w:rsidR="00494F11">
              <w:rPr>
                <w:rFonts w:ascii="Times New Roman" w:eastAsia="Times New Roman" w:hAnsi="Times New Roman" w:cs="Times New Roman"/>
                <w:sz w:val="24"/>
                <w:szCs w:val="24"/>
              </w:rPr>
              <w:t>.</w:t>
            </w:r>
          </w:p>
          <w:p w14:paraId="585C471F" w14:textId="77777777" w:rsidR="00A442C1" w:rsidRDefault="00A442C1" w:rsidP="00584885">
            <w:pPr>
              <w:pStyle w:val="ListParagraph"/>
              <w:rPr>
                <w:rFonts w:ascii="Times New Roman" w:eastAsia="Times New Roman" w:hAnsi="Times New Roman" w:cs="Times New Roman"/>
                <w:sz w:val="24"/>
                <w:szCs w:val="24"/>
              </w:rPr>
            </w:pPr>
          </w:p>
          <w:p w14:paraId="2E6C8381" w14:textId="586FDF7B" w:rsidR="00A442C1" w:rsidRPr="00722426" w:rsidRDefault="00A442C1" w:rsidP="00584885">
            <w:pPr>
              <w:rPr>
                <w:rFonts w:ascii="Times New Roman" w:eastAsia="Times New Roman" w:hAnsi="Times New Roman" w:cs="Times New Roman"/>
                <w:sz w:val="24"/>
                <w:szCs w:val="24"/>
              </w:rPr>
            </w:pPr>
            <w:r w:rsidRPr="00EF4B28">
              <w:rPr>
                <w:rFonts w:ascii="Times New Roman" w:eastAsia="Times New Roman" w:hAnsi="Times New Roman" w:cs="Times New Roman"/>
                <w:sz w:val="24"/>
                <w:szCs w:val="24"/>
              </w:rPr>
              <w:t>Use should also include selecting the appropriate tool for the task, updating tools consistently, and interpreting data from these tools to guide decision‑making, track progress, and ensure accountability.</w:t>
            </w:r>
          </w:p>
          <w:p w14:paraId="4A34E960" w14:textId="77777777" w:rsidR="00A442C1" w:rsidRPr="00D83CFE" w:rsidRDefault="00A442C1" w:rsidP="00584885">
            <w:pPr>
              <w:rPr>
                <w:rFonts w:ascii="Times New Roman" w:eastAsia="Times New Roman" w:hAnsi="Times New Roman" w:cs="Times New Roman"/>
                <w:b/>
                <w:bCs/>
                <w:sz w:val="24"/>
                <w:szCs w:val="24"/>
              </w:rPr>
            </w:pPr>
          </w:p>
          <w:p w14:paraId="13FDAEED" w14:textId="4C0DD86F" w:rsidR="00A442C1" w:rsidRPr="00D83CFE" w:rsidRDefault="00A442C1" w:rsidP="00584885">
            <w:pPr>
              <w:rPr>
                <w:rFonts w:ascii="Times New Roman" w:eastAsia="Times New Roman" w:hAnsi="Times New Roman" w:cs="Times New Roman"/>
                <w:b/>
                <w:bCs/>
                <w:sz w:val="24"/>
                <w:szCs w:val="24"/>
              </w:rPr>
            </w:pPr>
            <w:r w:rsidRPr="00D83CFE">
              <w:rPr>
                <w:rFonts w:ascii="Times New Roman" w:eastAsia="Times New Roman" w:hAnsi="Times New Roman" w:cs="Times New Roman"/>
                <w:b/>
                <w:bCs/>
                <w:sz w:val="24"/>
                <w:szCs w:val="24"/>
              </w:rPr>
              <w:t>Teacher Resources:</w:t>
            </w:r>
          </w:p>
          <w:p w14:paraId="74B8EC70" w14:textId="5FD86F4C" w:rsidR="00A442C1" w:rsidRPr="00D83CFE" w:rsidRDefault="00A442C1" w:rsidP="00584885">
            <w:pPr>
              <w:pStyle w:val="ListParagraph"/>
              <w:numPr>
                <w:ilvl w:val="0"/>
                <w:numId w:val="10"/>
              </w:numPr>
              <w:rPr>
                <w:rFonts w:ascii="Times New Roman" w:eastAsia="Times New Roman" w:hAnsi="Times New Roman" w:cs="Times New Roman"/>
                <w:sz w:val="24"/>
                <w:szCs w:val="24"/>
              </w:rPr>
            </w:pPr>
            <w:hyperlink r:id="rId28" w:history="1">
              <w:r w:rsidRPr="00D83CFE">
                <w:rPr>
                  <w:rStyle w:val="Hyperlink"/>
                  <w:rFonts w:ascii="Times New Roman" w:eastAsia="Times New Roman" w:hAnsi="Times New Roman" w:cs="Times New Roman"/>
                  <w:sz w:val="24"/>
                  <w:szCs w:val="24"/>
                </w:rPr>
                <w:t xml:space="preserve">What is a Gantt Chart? The Ultimate </w:t>
              </w:r>
              <w:r w:rsidRPr="00B41FA3">
                <w:rPr>
                  <w:rStyle w:val="Hyperlink"/>
                  <w:rFonts w:ascii="Times New Roman" w:eastAsia="Times New Roman" w:hAnsi="Times New Roman" w:cs="Times New Roman"/>
                  <w:sz w:val="24"/>
                  <w:szCs w:val="24"/>
                </w:rPr>
                <w:t>B</w:t>
              </w:r>
              <w:r w:rsidRPr="000D4FCE">
                <w:rPr>
                  <w:rStyle w:val="Hyperlink"/>
                  <w:rFonts w:ascii="Times New Roman" w:hAnsi="Times New Roman" w:cs="Times New Roman"/>
                  <w:sz w:val="24"/>
                  <w:szCs w:val="24"/>
                </w:rPr>
                <w:t>eginner’s</w:t>
              </w:r>
              <w:r>
                <w:rPr>
                  <w:rStyle w:val="Hyperlink"/>
                </w:rPr>
                <w:t xml:space="preserve"> </w:t>
              </w:r>
              <w:r w:rsidRPr="00D83CFE">
                <w:rPr>
                  <w:rStyle w:val="Hyperlink"/>
                  <w:rFonts w:ascii="Times New Roman" w:eastAsia="Times New Roman" w:hAnsi="Times New Roman" w:cs="Times New Roman"/>
                  <w:sz w:val="24"/>
                  <w:szCs w:val="24"/>
                </w:rPr>
                <w:t>Guide</w:t>
              </w:r>
            </w:hyperlink>
            <w:r w:rsidRPr="00D83CFE">
              <w:rPr>
                <w:rFonts w:ascii="Times New Roman" w:eastAsia="Times New Roman" w:hAnsi="Times New Roman" w:cs="Times New Roman"/>
                <w:sz w:val="24"/>
                <w:szCs w:val="24"/>
              </w:rPr>
              <w:t xml:space="preserve">, Forbes </w:t>
            </w:r>
            <w:r>
              <w:rPr>
                <w:rFonts w:ascii="Times New Roman" w:eastAsia="Times New Roman" w:hAnsi="Times New Roman" w:cs="Times New Roman"/>
                <w:sz w:val="24"/>
                <w:szCs w:val="24"/>
              </w:rPr>
              <w:t>Advisor</w:t>
            </w:r>
          </w:p>
          <w:p w14:paraId="75537A79" w14:textId="77777777" w:rsidR="00A442C1" w:rsidRPr="00D83CFE" w:rsidRDefault="00A442C1" w:rsidP="00584885">
            <w:pPr>
              <w:pStyle w:val="ListParagraph"/>
              <w:numPr>
                <w:ilvl w:val="0"/>
                <w:numId w:val="10"/>
              </w:numPr>
              <w:rPr>
                <w:rFonts w:ascii="Times New Roman" w:eastAsia="Times New Roman" w:hAnsi="Times New Roman" w:cs="Times New Roman"/>
                <w:sz w:val="24"/>
                <w:szCs w:val="24"/>
              </w:rPr>
            </w:pPr>
            <w:hyperlink r:id="rId29" w:history="1">
              <w:r w:rsidRPr="00D83CFE">
                <w:rPr>
                  <w:rStyle w:val="Hyperlink"/>
                  <w:rFonts w:ascii="Times New Roman" w:eastAsia="Times New Roman" w:hAnsi="Times New Roman" w:cs="Times New Roman"/>
                  <w:sz w:val="24"/>
                  <w:szCs w:val="24"/>
                </w:rPr>
                <w:t>What is a Kanban Board? The Ultimate Guide</w:t>
              </w:r>
            </w:hyperlink>
            <w:r w:rsidRPr="00D83CFE">
              <w:rPr>
                <w:rFonts w:ascii="Times New Roman" w:eastAsia="Times New Roman" w:hAnsi="Times New Roman" w:cs="Times New Roman"/>
                <w:sz w:val="24"/>
                <w:szCs w:val="24"/>
              </w:rPr>
              <w:t>, Forbes Advisor</w:t>
            </w:r>
          </w:p>
          <w:p w14:paraId="1E8E627B" w14:textId="77777777" w:rsidR="00A442C1" w:rsidRPr="00D83CFE" w:rsidRDefault="00A442C1" w:rsidP="00584885">
            <w:pPr>
              <w:pStyle w:val="ListParagraph"/>
              <w:numPr>
                <w:ilvl w:val="0"/>
                <w:numId w:val="10"/>
              </w:numPr>
              <w:rPr>
                <w:rFonts w:ascii="Times New Roman" w:eastAsia="Times New Roman" w:hAnsi="Times New Roman" w:cs="Times New Roman"/>
                <w:sz w:val="24"/>
                <w:szCs w:val="24"/>
              </w:rPr>
            </w:pPr>
            <w:hyperlink r:id="rId30" w:anchor=":~:text=A%20RACI%20chart%2C%20also%20called%20a%20RACI%20matrix%2C,with%20the%20letters%20R%2C%20A%2C%20C%20or%20I." w:history="1">
              <w:r w:rsidRPr="00D83CFE">
                <w:rPr>
                  <w:rStyle w:val="Hyperlink"/>
                  <w:rFonts w:ascii="Times New Roman" w:eastAsia="Times New Roman" w:hAnsi="Times New Roman" w:cs="Times New Roman"/>
                  <w:sz w:val="24"/>
                  <w:szCs w:val="24"/>
                </w:rPr>
                <w:t>What is a RACI Chart? How This Project Management Tool Can Boost Your Productivity</w:t>
              </w:r>
            </w:hyperlink>
            <w:r w:rsidRPr="00D83CFE">
              <w:rPr>
                <w:rFonts w:ascii="Times New Roman" w:eastAsia="Times New Roman" w:hAnsi="Times New Roman" w:cs="Times New Roman"/>
                <w:sz w:val="24"/>
                <w:szCs w:val="24"/>
              </w:rPr>
              <w:t>, Forbes Advisor</w:t>
            </w:r>
          </w:p>
          <w:p w14:paraId="5764B929" w14:textId="77777777" w:rsidR="00A442C1" w:rsidRPr="00D83CFE" w:rsidRDefault="00A442C1" w:rsidP="00584885">
            <w:pPr>
              <w:pStyle w:val="ListParagraph"/>
              <w:numPr>
                <w:ilvl w:val="0"/>
                <w:numId w:val="10"/>
              </w:numPr>
              <w:rPr>
                <w:rFonts w:ascii="Times New Roman" w:eastAsia="Times New Roman" w:hAnsi="Times New Roman" w:cs="Times New Roman"/>
                <w:sz w:val="24"/>
                <w:szCs w:val="24"/>
              </w:rPr>
            </w:pPr>
            <w:hyperlink r:id="rId31" w:history="1">
              <w:r w:rsidRPr="00D83CFE">
                <w:rPr>
                  <w:rStyle w:val="Hyperlink"/>
                  <w:rFonts w:ascii="Times New Roman" w:eastAsia="Times New Roman" w:hAnsi="Times New Roman" w:cs="Times New Roman"/>
                  <w:sz w:val="24"/>
                  <w:szCs w:val="24"/>
                </w:rPr>
                <w:t>Work Breakdown Structure (WBS) In Project Management</w:t>
              </w:r>
            </w:hyperlink>
            <w:r w:rsidRPr="00D83CFE">
              <w:rPr>
                <w:rStyle w:val="Hyperlink"/>
                <w:rFonts w:ascii="Times New Roman" w:eastAsia="Times New Roman" w:hAnsi="Times New Roman" w:cs="Times New Roman"/>
                <w:color w:val="auto"/>
                <w:sz w:val="24"/>
                <w:szCs w:val="24"/>
                <w:u w:val="none"/>
              </w:rPr>
              <w:t>,</w:t>
            </w:r>
            <w:r w:rsidRPr="00D83CFE">
              <w:rPr>
                <w:rStyle w:val="Hyperlink"/>
                <w:rFonts w:ascii="Times New Roman" w:hAnsi="Times New Roman" w:cs="Times New Roman"/>
                <w:color w:val="auto"/>
                <w:sz w:val="24"/>
                <w:szCs w:val="24"/>
                <w:u w:val="none"/>
              </w:rPr>
              <w:t xml:space="preserve"> Forbes Advisor</w:t>
            </w:r>
            <w:r w:rsidRPr="00D83CFE">
              <w:rPr>
                <w:rFonts w:ascii="Times New Roman" w:eastAsia="Times New Roman" w:hAnsi="Times New Roman" w:cs="Times New Roman"/>
                <w:sz w:val="24"/>
                <w:szCs w:val="24"/>
              </w:rPr>
              <w:t xml:space="preserve"> </w:t>
            </w:r>
          </w:p>
          <w:p w14:paraId="4E2047BD" w14:textId="77777777" w:rsidR="00A442C1" w:rsidRPr="00D83CFE" w:rsidRDefault="00A442C1" w:rsidP="00584885">
            <w:pPr>
              <w:pStyle w:val="ListParagraph"/>
              <w:numPr>
                <w:ilvl w:val="0"/>
                <w:numId w:val="9"/>
              </w:numPr>
              <w:rPr>
                <w:rFonts w:ascii="Times New Roman" w:eastAsia="Times New Roman" w:hAnsi="Times New Roman" w:cs="Times New Roman"/>
                <w:sz w:val="24"/>
                <w:szCs w:val="24"/>
              </w:rPr>
            </w:pPr>
            <w:hyperlink r:id="rId32" w:history="1">
              <w:r w:rsidRPr="00D83CFE">
                <w:rPr>
                  <w:rStyle w:val="Hyperlink"/>
                  <w:rFonts w:ascii="Times New Roman" w:hAnsi="Times New Roman" w:cs="Times New Roman"/>
                  <w:sz w:val="24"/>
                  <w:szCs w:val="24"/>
                </w:rPr>
                <w:t>Asana</w:t>
              </w:r>
            </w:hyperlink>
          </w:p>
          <w:p w14:paraId="476D0270" w14:textId="77777777" w:rsidR="00A442C1" w:rsidRPr="00D83CFE" w:rsidRDefault="00A442C1" w:rsidP="00584885">
            <w:pPr>
              <w:pStyle w:val="ListParagraph"/>
              <w:numPr>
                <w:ilvl w:val="0"/>
                <w:numId w:val="9"/>
              </w:numPr>
              <w:rPr>
                <w:rStyle w:val="Hyperlink"/>
                <w:rFonts w:ascii="Times New Roman" w:eastAsia="Times New Roman" w:hAnsi="Times New Roman" w:cs="Times New Roman"/>
                <w:color w:val="auto"/>
                <w:sz w:val="24"/>
                <w:szCs w:val="24"/>
                <w:u w:val="none"/>
              </w:rPr>
            </w:pPr>
            <w:hyperlink r:id="rId33" w:history="1">
              <w:r w:rsidRPr="00D83CFE">
                <w:rPr>
                  <w:rStyle w:val="Hyperlink"/>
                  <w:rFonts w:ascii="Times New Roman" w:hAnsi="Times New Roman" w:cs="Times New Roman"/>
                  <w:sz w:val="24"/>
                  <w:szCs w:val="24"/>
                </w:rPr>
                <w:t>ClickUp</w:t>
              </w:r>
            </w:hyperlink>
          </w:p>
          <w:p w14:paraId="3C03684A" w14:textId="77777777" w:rsidR="00A442C1" w:rsidRPr="00D83CFE" w:rsidRDefault="00A442C1" w:rsidP="00584885">
            <w:pPr>
              <w:pStyle w:val="ListParagraph"/>
              <w:numPr>
                <w:ilvl w:val="0"/>
                <w:numId w:val="9"/>
              </w:numPr>
              <w:rPr>
                <w:rFonts w:ascii="Times New Roman" w:eastAsia="Times New Roman" w:hAnsi="Times New Roman" w:cs="Times New Roman"/>
                <w:sz w:val="24"/>
                <w:szCs w:val="24"/>
              </w:rPr>
            </w:pPr>
            <w:hyperlink r:id="rId34" w:history="1">
              <w:r w:rsidRPr="00D83CFE">
                <w:rPr>
                  <w:rStyle w:val="Hyperlink"/>
                  <w:rFonts w:ascii="Times New Roman" w:eastAsia="Times New Roman" w:hAnsi="Times New Roman" w:cs="Times New Roman"/>
                  <w:sz w:val="24"/>
                  <w:szCs w:val="24"/>
                </w:rPr>
                <w:t>Monday Work Management</w:t>
              </w:r>
            </w:hyperlink>
          </w:p>
          <w:p w14:paraId="48CEB96C" w14:textId="77777777" w:rsidR="00A442C1" w:rsidRPr="00D83CFE" w:rsidRDefault="00A442C1" w:rsidP="00584885">
            <w:pPr>
              <w:pStyle w:val="ListParagraph"/>
              <w:numPr>
                <w:ilvl w:val="0"/>
                <w:numId w:val="9"/>
              </w:numPr>
              <w:rPr>
                <w:rFonts w:ascii="Times New Roman" w:hAnsi="Times New Roman" w:cs="Times New Roman"/>
                <w:sz w:val="24"/>
                <w:szCs w:val="24"/>
              </w:rPr>
            </w:pPr>
            <w:hyperlink r:id="rId35" w:history="1">
              <w:r w:rsidRPr="00D83CFE">
                <w:rPr>
                  <w:rStyle w:val="Hyperlink"/>
                  <w:rFonts w:ascii="Times New Roman" w:eastAsia="Times New Roman" w:hAnsi="Times New Roman" w:cs="Times New Roman"/>
                  <w:sz w:val="24"/>
                  <w:szCs w:val="24"/>
                </w:rPr>
                <w:t>Notion</w:t>
              </w:r>
            </w:hyperlink>
          </w:p>
          <w:p w14:paraId="19844B84" w14:textId="0E4D5BFD" w:rsidR="00A442C1" w:rsidRPr="00D83CFE" w:rsidRDefault="00A442C1" w:rsidP="00584885">
            <w:pPr>
              <w:pStyle w:val="ListParagraph"/>
              <w:numPr>
                <w:ilvl w:val="0"/>
                <w:numId w:val="9"/>
              </w:numPr>
              <w:rPr>
                <w:rFonts w:ascii="Times New Roman" w:hAnsi="Times New Roman" w:cs="Times New Roman"/>
                <w:sz w:val="24"/>
                <w:szCs w:val="24"/>
              </w:rPr>
            </w:pPr>
            <w:hyperlink r:id="rId36" w:history="1">
              <w:r w:rsidRPr="00D83CFE">
                <w:rPr>
                  <w:rStyle w:val="Hyperlink"/>
                  <w:rFonts w:ascii="Times New Roman" w:eastAsia="Times New Roman" w:hAnsi="Times New Roman" w:cs="Times New Roman"/>
                  <w:sz w:val="24"/>
                  <w:szCs w:val="24"/>
                </w:rPr>
                <w:t>Trello</w:t>
              </w:r>
            </w:hyperlink>
          </w:p>
        </w:tc>
        <w:tc>
          <w:tcPr>
            <w:tcW w:w="4240" w:type="dxa"/>
          </w:tcPr>
          <w:p w14:paraId="352797C7"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lastRenderedPageBreak/>
              <w:t>Process/Skill Questions:</w:t>
            </w:r>
          </w:p>
          <w:p w14:paraId="3F99B212" w14:textId="60B8C4F3" w:rsidR="00A442C1" w:rsidRPr="00D83CFE" w:rsidRDefault="00A442C1" w:rsidP="00584885">
            <w:pPr>
              <w:pStyle w:val="ListParagraph"/>
              <w:numPr>
                <w:ilvl w:val="0"/>
                <w:numId w:val="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lastRenderedPageBreak/>
              <w:t>How do project management tools aid in the success of a project?</w:t>
            </w:r>
          </w:p>
          <w:p w14:paraId="06513ED9" w14:textId="05711F17" w:rsidR="00A442C1" w:rsidRPr="00D83CFE" w:rsidRDefault="00A442C1" w:rsidP="00584885">
            <w:pPr>
              <w:pStyle w:val="ListParagraph"/>
              <w:numPr>
                <w:ilvl w:val="0"/>
                <w:numId w:val="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project management tools are available to use for free?</w:t>
            </w:r>
          </w:p>
          <w:p w14:paraId="0351C4D9" w14:textId="06F772ED" w:rsidR="00A442C1" w:rsidRPr="00D83CFE" w:rsidRDefault="00A442C1" w:rsidP="00584885">
            <w:pPr>
              <w:pStyle w:val="ListParagraph"/>
              <w:numPr>
                <w:ilvl w:val="0"/>
                <w:numId w:val="9"/>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are the consequences of not using project management tools?</w:t>
            </w:r>
          </w:p>
        </w:tc>
        <w:tc>
          <w:tcPr>
            <w:tcW w:w="2425" w:type="dxa"/>
          </w:tcPr>
          <w:p w14:paraId="2C38FBB6" w14:textId="44D8BE8D"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lastRenderedPageBreak/>
              <w:t>English: 9.C, 9.LU, 10.C, 10.LU,  11.C, 11.LU, 2.C, 12.LU</w:t>
            </w:r>
          </w:p>
        </w:tc>
      </w:tr>
      <w:tr w:rsidR="00A442C1" w:rsidRPr="00D83CFE" w14:paraId="3318C103" w14:textId="211D4BD0" w:rsidTr="00C753F8">
        <w:tblPrEx>
          <w:tblCellMar>
            <w:left w:w="115" w:type="dxa"/>
            <w:right w:w="115" w:type="dxa"/>
          </w:tblCellMar>
        </w:tblPrEx>
        <w:tc>
          <w:tcPr>
            <w:tcW w:w="728" w:type="dxa"/>
            <w:shd w:val="clear" w:color="auto" w:fill="FFFFFF" w:themeFill="background1"/>
          </w:tcPr>
          <w:p w14:paraId="3C920685" w14:textId="7C6B374E"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p w14:paraId="3E1CDFD4" w14:textId="763E06D9"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(O)</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448D5223" w14:textId="3D26BDBA" w:rsidR="00A442C1" w:rsidRPr="00D83CFE" w:rsidRDefault="00A442C1" w:rsidP="00584885">
            <w:pPr>
              <w:rPr>
                <w:rFonts w:ascii="Times New Roman" w:eastAsia="Times New Roman" w:hAnsi="Times New Roman" w:cs="Times New Roman"/>
                <w:sz w:val="24"/>
                <w:szCs w:val="24"/>
              </w:rPr>
            </w:pPr>
            <w:r>
              <w:rPr>
                <w:rFonts w:ascii="Times New Roman" w:hAnsi="Times New Roman" w:cs="Times New Roman"/>
                <w:sz w:val="24"/>
                <w:szCs w:val="24"/>
              </w:rPr>
              <w:t xml:space="preserve">(Optional) </w:t>
            </w:r>
            <w:r w:rsidRPr="00D83CFE">
              <w:rPr>
                <w:rFonts w:ascii="Times New Roman" w:hAnsi="Times New Roman" w:cs="Times New Roman"/>
                <w:sz w:val="24"/>
                <w:szCs w:val="24"/>
              </w:rPr>
              <w:t xml:space="preserve">Lead a team in executing a </w:t>
            </w:r>
            <w:proofErr w:type="gramStart"/>
            <w:r w:rsidRPr="00D83CFE">
              <w:rPr>
                <w:rFonts w:ascii="Times New Roman" w:hAnsi="Times New Roman" w:cs="Times New Roman"/>
                <w:sz w:val="24"/>
                <w:szCs w:val="24"/>
              </w:rPr>
              <w:t>service learning</w:t>
            </w:r>
            <w:proofErr w:type="gramEnd"/>
            <w:r w:rsidRPr="00D83CFE">
              <w:rPr>
                <w:rFonts w:ascii="Times New Roman" w:hAnsi="Times New Roman" w:cs="Times New Roman"/>
                <w:sz w:val="24"/>
                <w:szCs w:val="24"/>
              </w:rPr>
              <w:t xml:space="preserve"> project.</w:t>
            </w:r>
          </w:p>
        </w:tc>
        <w:tc>
          <w:tcPr>
            <w:tcW w:w="4602" w:type="dxa"/>
            <w:tcBorders>
              <w:top w:val="single" w:sz="4" w:space="0" w:color="auto"/>
              <w:left w:val="single" w:sz="4" w:space="0" w:color="auto"/>
              <w:bottom w:val="single" w:sz="4" w:space="0" w:color="auto"/>
              <w:right w:val="single" w:sz="4" w:space="0" w:color="auto"/>
            </w:tcBorders>
          </w:tcPr>
          <w:p w14:paraId="384290DD"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Leadership should include</w:t>
            </w:r>
          </w:p>
          <w:p w14:paraId="74F38CCA" w14:textId="5A0D8DAD" w:rsidR="00A442C1" w:rsidRPr="00D83CFE" w:rsidRDefault="00A442C1" w:rsidP="00584885">
            <w:pPr>
              <w:pStyle w:val="ListParagraph"/>
              <w:numPr>
                <w:ilvl w:val="0"/>
                <w:numId w:val="45"/>
              </w:numPr>
              <w:rPr>
                <w:rFonts w:ascii="Times New Roman" w:eastAsia="Times New Roman" w:hAnsi="Times New Roman" w:cs="Times New Roman"/>
                <w:sz w:val="24"/>
                <w:szCs w:val="24"/>
              </w:rPr>
            </w:pPr>
            <w:r w:rsidRPr="00D83CFE">
              <w:rPr>
                <w:rFonts w:ascii="Times New Roman" w:hAnsi="Times New Roman" w:cs="Times New Roman"/>
                <w:sz w:val="24"/>
                <w:szCs w:val="24"/>
              </w:rPr>
              <w:t>delegating tasks</w:t>
            </w:r>
            <w:r>
              <w:rPr>
                <w:rFonts w:ascii="Times New Roman" w:hAnsi="Times New Roman" w:cs="Times New Roman"/>
                <w:sz w:val="24"/>
                <w:szCs w:val="24"/>
              </w:rPr>
              <w:t xml:space="preserve"> </w:t>
            </w:r>
            <w:r w:rsidRPr="00450E2B">
              <w:rPr>
                <w:rFonts w:ascii="Times New Roman" w:hAnsi="Times New Roman" w:cs="Times New Roman"/>
                <w:sz w:val="24"/>
                <w:szCs w:val="24"/>
              </w:rPr>
              <w:t>based on individual strengths and project needs</w:t>
            </w:r>
          </w:p>
          <w:p w14:paraId="6DF64965" w14:textId="4E1A8169" w:rsidR="00A442C1" w:rsidRPr="00D83CFE" w:rsidRDefault="00A442C1" w:rsidP="00584885">
            <w:pPr>
              <w:pStyle w:val="ListParagraph"/>
              <w:numPr>
                <w:ilvl w:val="0"/>
                <w:numId w:val="45"/>
              </w:numPr>
              <w:rPr>
                <w:rFonts w:ascii="Times New Roman" w:eastAsia="Times New Roman" w:hAnsi="Times New Roman" w:cs="Times New Roman"/>
                <w:sz w:val="24"/>
                <w:szCs w:val="24"/>
              </w:rPr>
            </w:pPr>
            <w:r w:rsidRPr="00D83CFE">
              <w:rPr>
                <w:rFonts w:ascii="Times New Roman" w:hAnsi="Times New Roman" w:cs="Times New Roman"/>
                <w:sz w:val="24"/>
                <w:szCs w:val="24"/>
              </w:rPr>
              <w:t>maintaining communication</w:t>
            </w:r>
            <w:r>
              <w:rPr>
                <w:rFonts w:ascii="Times New Roman" w:hAnsi="Times New Roman" w:cs="Times New Roman"/>
                <w:sz w:val="24"/>
                <w:szCs w:val="24"/>
              </w:rPr>
              <w:t xml:space="preserve"> </w:t>
            </w:r>
            <w:r w:rsidRPr="00450E2B">
              <w:rPr>
                <w:rFonts w:ascii="Times New Roman" w:hAnsi="Times New Roman" w:cs="Times New Roman"/>
                <w:sz w:val="24"/>
                <w:szCs w:val="24"/>
              </w:rPr>
              <w:t>that ensures clarity, alignment, and timely updates</w:t>
            </w:r>
          </w:p>
          <w:p w14:paraId="3703E2CD" w14:textId="54828B99" w:rsidR="00A442C1" w:rsidRPr="00D83CFE" w:rsidRDefault="00A442C1" w:rsidP="00584885">
            <w:pPr>
              <w:pStyle w:val="ListParagraph"/>
              <w:numPr>
                <w:ilvl w:val="0"/>
                <w:numId w:val="45"/>
              </w:numPr>
              <w:rPr>
                <w:rFonts w:ascii="Times New Roman" w:eastAsia="Times New Roman" w:hAnsi="Times New Roman" w:cs="Times New Roman"/>
                <w:sz w:val="24"/>
                <w:szCs w:val="24"/>
              </w:rPr>
            </w:pPr>
            <w:r w:rsidRPr="00D83CFE">
              <w:rPr>
                <w:rFonts w:ascii="Times New Roman" w:hAnsi="Times New Roman" w:cs="Times New Roman"/>
                <w:sz w:val="24"/>
                <w:szCs w:val="24"/>
              </w:rPr>
              <w:lastRenderedPageBreak/>
              <w:t>managing challenges</w:t>
            </w:r>
            <w:r>
              <w:rPr>
                <w:rFonts w:ascii="Times New Roman" w:hAnsi="Times New Roman" w:cs="Times New Roman"/>
                <w:sz w:val="24"/>
                <w:szCs w:val="24"/>
              </w:rPr>
              <w:t xml:space="preserve"> </w:t>
            </w:r>
            <w:r w:rsidRPr="00450E2B">
              <w:rPr>
                <w:rFonts w:ascii="Times New Roman" w:hAnsi="Times New Roman" w:cs="Times New Roman"/>
                <w:sz w:val="24"/>
                <w:szCs w:val="24"/>
              </w:rPr>
              <w:t>by anticipating obstacles and adjusting plans when necessary</w:t>
            </w:r>
          </w:p>
          <w:p w14:paraId="4BBDB714" w14:textId="5554BDC4" w:rsidR="00A442C1" w:rsidRPr="00D83CFE" w:rsidRDefault="00A442C1" w:rsidP="00584885">
            <w:pPr>
              <w:pStyle w:val="ListParagraph"/>
              <w:numPr>
                <w:ilvl w:val="0"/>
                <w:numId w:val="45"/>
              </w:numPr>
              <w:rPr>
                <w:rFonts w:ascii="Times New Roman" w:eastAsia="Times New Roman" w:hAnsi="Times New Roman" w:cs="Times New Roman"/>
                <w:sz w:val="24"/>
                <w:szCs w:val="24"/>
              </w:rPr>
            </w:pPr>
            <w:r w:rsidRPr="00D83CFE">
              <w:rPr>
                <w:rFonts w:ascii="Times New Roman" w:hAnsi="Times New Roman" w:cs="Times New Roman"/>
                <w:sz w:val="24"/>
                <w:szCs w:val="24"/>
              </w:rPr>
              <w:t>ensuring safe and effective execution</w:t>
            </w:r>
          </w:p>
          <w:p w14:paraId="01D5E3DB" w14:textId="663F533D" w:rsidR="00A442C1" w:rsidRPr="00D83CFE" w:rsidRDefault="00A442C1" w:rsidP="00584885">
            <w:pPr>
              <w:pStyle w:val="ListParagraph"/>
              <w:numPr>
                <w:ilvl w:val="0"/>
                <w:numId w:val="45"/>
              </w:numPr>
              <w:rPr>
                <w:rFonts w:ascii="Times New Roman" w:eastAsia="Times New Roman" w:hAnsi="Times New Roman" w:cs="Times New Roman"/>
                <w:sz w:val="24"/>
                <w:szCs w:val="24"/>
              </w:rPr>
            </w:pPr>
            <w:r w:rsidRPr="00D83CFE">
              <w:rPr>
                <w:rFonts w:ascii="Times New Roman" w:hAnsi="Times New Roman" w:cs="Times New Roman"/>
                <w:sz w:val="24"/>
                <w:szCs w:val="24"/>
              </w:rPr>
              <w:t>documenting leadership actions</w:t>
            </w:r>
            <w:r>
              <w:rPr>
                <w:rFonts w:ascii="Times New Roman" w:hAnsi="Times New Roman" w:cs="Times New Roman"/>
                <w:sz w:val="24"/>
                <w:szCs w:val="24"/>
              </w:rPr>
              <w:t xml:space="preserve"> </w:t>
            </w:r>
            <w:r w:rsidRPr="00450E2B">
              <w:rPr>
                <w:rFonts w:ascii="Times New Roman" w:hAnsi="Times New Roman" w:cs="Times New Roman"/>
                <w:sz w:val="24"/>
                <w:szCs w:val="24"/>
              </w:rPr>
              <w:t>to demonstrate decision-making and impact throughout the project</w:t>
            </w:r>
            <w:r w:rsidRPr="00D83CFE">
              <w:rPr>
                <w:rFonts w:ascii="Times New Roman" w:hAnsi="Times New Roman" w:cs="Times New Roman"/>
                <w:sz w:val="24"/>
                <w:szCs w:val="24"/>
              </w:rPr>
              <w:t>.</w:t>
            </w:r>
          </w:p>
          <w:p w14:paraId="0BE2C1C7" w14:textId="77777777" w:rsidR="00A442C1" w:rsidRPr="00D83CFE" w:rsidRDefault="00A442C1" w:rsidP="00584885">
            <w:pPr>
              <w:rPr>
                <w:rFonts w:ascii="Times New Roman" w:eastAsia="Times New Roman" w:hAnsi="Times New Roman" w:cs="Times New Roman"/>
                <w:sz w:val="24"/>
                <w:szCs w:val="24"/>
              </w:rPr>
            </w:pPr>
          </w:p>
          <w:p w14:paraId="7C94D058" w14:textId="46D64F72"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b/>
                <w:bCs/>
                <w:sz w:val="24"/>
                <w:szCs w:val="24"/>
              </w:rPr>
              <w:t>Teacher Resource:</w:t>
            </w:r>
            <w:r w:rsidRPr="00D83CFE">
              <w:rPr>
                <w:rFonts w:ascii="Times New Roman" w:eastAsia="Times New Roman" w:hAnsi="Times New Roman" w:cs="Times New Roman"/>
                <w:sz w:val="24"/>
                <w:szCs w:val="24"/>
              </w:rPr>
              <w:t xml:space="preserve"> </w:t>
            </w:r>
            <w:hyperlink r:id="rId37" w:history="1">
              <w:r w:rsidRPr="00D83CFE">
                <w:rPr>
                  <w:rStyle w:val="Hyperlink"/>
                  <w:rFonts w:ascii="Times New Roman" w:eastAsia="Times New Roman" w:hAnsi="Times New Roman" w:cs="Times New Roman"/>
                  <w:sz w:val="24"/>
                  <w:szCs w:val="24"/>
                </w:rPr>
                <w:t>The Hill Model for Team Leadership</w:t>
              </w:r>
            </w:hyperlink>
            <w:r w:rsidRPr="000D4FCE">
              <w:rPr>
                <w:rFonts w:ascii="Times New Roman" w:hAnsi="Times New Roman" w:cs="Times New Roman"/>
                <w:sz w:val="24"/>
                <w:szCs w:val="24"/>
              </w:rPr>
              <w:t>, Penn State</w:t>
            </w:r>
          </w:p>
        </w:tc>
        <w:tc>
          <w:tcPr>
            <w:tcW w:w="4240" w:type="dxa"/>
          </w:tcPr>
          <w:p w14:paraId="4AF68422"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lastRenderedPageBreak/>
              <w:t>Process/Skill Questions:</w:t>
            </w:r>
          </w:p>
          <w:p w14:paraId="1E17EF14" w14:textId="5EF3EF40" w:rsidR="00A442C1" w:rsidRPr="00D83CFE" w:rsidRDefault="00A442C1" w:rsidP="00584885">
            <w:pPr>
              <w:pStyle w:val="ListParagraph"/>
              <w:numPr>
                <w:ilvl w:val="0"/>
                <w:numId w:val="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should communication methods be chosen carefully?</w:t>
            </w:r>
          </w:p>
          <w:p w14:paraId="46ED6033" w14:textId="77777777" w:rsidR="00A442C1" w:rsidRPr="00D83CFE" w:rsidRDefault="00A442C1" w:rsidP="00584885">
            <w:pPr>
              <w:pStyle w:val="ListParagraph"/>
              <w:numPr>
                <w:ilvl w:val="0"/>
                <w:numId w:val="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it important to anticipate potential problems or delays?</w:t>
            </w:r>
          </w:p>
          <w:p w14:paraId="5DEA7C1E" w14:textId="6BBECA19" w:rsidR="00A442C1" w:rsidRPr="00D83CFE" w:rsidRDefault="00A442C1" w:rsidP="00584885">
            <w:pPr>
              <w:pStyle w:val="ListParagraph"/>
              <w:numPr>
                <w:ilvl w:val="0"/>
                <w:numId w:val="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Why do volunteers need clarity about </w:t>
            </w:r>
            <w:r>
              <w:rPr>
                <w:rFonts w:ascii="Times New Roman" w:eastAsia="Times New Roman" w:hAnsi="Times New Roman" w:cs="Times New Roman"/>
                <w:sz w:val="24"/>
                <w:szCs w:val="24"/>
              </w:rPr>
              <w:t xml:space="preserve">the chain </w:t>
            </w:r>
            <w:r w:rsidRPr="00D83CFE">
              <w:rPr>
                <w:rFonts w:ascii="Times New Roman" w:eastAsia="Times New Roman" w:hAnsi="Times New Roman" w:cs="Times New Roman"/>
                <w:sz w:val="24"/>
                <w:szCs w:val="24"/>
              </w:rPr>
              <w:t>?</w:t>
            </w:r>
          </w:p>
          <w:p w14:paraId="7D0C006D" w14:textId="77777777" w:rsidR="00A442C1" w:rsidRPr="00D83CFE" w:rsidRDefault="00A442C1" w:rsidP="00584885">
            <w:pPr>
              <w:pStyle w:val="ListParagraph"/>
              <w:numPr>
                <w:ilvl w:val="0"/>
                <w:numId w:val="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lastRenderedPageBreak/>
              <w:t>Why are safety procedures essential for an outdoor, hands-on service project?</w:t>
            </w:r>
          </w:p>
          <w:p w14:paraId="4B61FC62" w14:textId="77777777" w:rsidR="00A442C1" w:rsidRPr="00D83CFE" w:rsidRDefault="00A442C1" w:rsidP="00584885">
            <w:pPr>
              <w:pStyle w:val="ListParagraph"/>
              <w:numPr>
                <w:ilvl w:val="0"/>
                <w:numId w:val="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it important to think about weather, tools, crowding, and physical ability when planning tasks?</w:t>
            </w:r>
          </w:p>
          <w:p w14:paraId="41CCD851" w14:textId="1D9881B4" w:rsidR="00A442C1" w:rsidRPr="00D83CFE" w:rsidRDefault="00A442C1" w:rsidP="00584885">
            <w:pPr>
              <w:pStyle w:val="ListParagraph"/>
              <w:numPr>
                <w:ilvl w:val="0"/>
                <w:numId w:val="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will you determine which tasks can be delegated and which require student leader</w:t>
            </w:r>
            <w:r>
              <w:rPr>
                <w:rFonts w:ascii="Times New Roman" w:eastAsia="Times New Roman" w:hAnsi="Times New Roman" w:cs="Times New Roman"/>
                <w:sz w:val="24"/>
                <w:szCs w:val="24"/>
              </w:rPr>
              <w:t xml:space="preserve"> oversight</w:t>
            </w:r>
            <w:r w:rsidRPr="00D83CFE">
              <w:rPr>
                <w:rFonts w:ascii="Times New Roman" w:eastAsia="Times New Roman" w:hAnsi="Times New Roman" w:cs="Times New Roman"/>
                <w:sz w:val="24"/>
                <w:szCs w:val="24"/>
              </w:rPr>
              <w:t>?</w:t>
            </w:r>
          </w:p>
          <w:p w14:paraId="6A93696D" w14:textId="77777777" w:rsidR="00A442C1" w:rsidRPr="00D83CFE" w:rsidRDefault="00A442C1" w:rsidP="00584885">
            <w:pPr>
              <w:pStyle w:val="ListParagraph"/>
              <w:numPr>
                <w:ilvl w:val="0"/>
                <w:numId w:val="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will you match tasks to team members’ skills, interests, or strengths?</w:t>
            </w:r>
          </w:p>
          <w:p w14:paraId="7409B2AE" w14:textId="5D50F093" w:rsidR="00A442C1" w:rsidRPr="00D83CFE" w:rsidRDefault="00A442C1" w:rsidP="00584885">
            <w:pPr>
              <w:pStyle w:val="ListParagraph"/>
              <w:numPr>
                <w:ilvl w:val="0"/>
                <w:numId w:val="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How will you communicate delegated responsibilities so </w:t>
            </w:r>
            <w:r>
              <w:rPr>
                <w:rFonts w:ascii="Times New Roman" w:eastAsia="Times New Roman" w:hAnsi="Times New Roman" w:cs="Times New Roman"/>
                <w:sz w:val="24"/>
                <w:szCs w:val="24"/>
              </w:rPr>
              <w:t>that roles are clear</w:t>
            </w:r>
            <w:r w:rsidRPr="00D83CFE">
              <w:rPr>
                <w:rFonts w:ascii="Times New Roman" w:eastAsia="Times New Roman" w:hAnsi="Times New Roman" w:cs="Times New Roman"/>
                <w:sz w:val="24"/>
                <w:szCs w:val="24"/>
              </w:rPr>
              <w:t>?</w:t>
            </w:r>
          </w:p>
        </w:tc>
        <w:tc>
          <w:tcPr>
            <w:tcW w:w="2425" w:type="dxa"/>
          </w:tcPr>
          <w:p w14:paraId="7BF2241B" w14:textId="4A1309C1"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lastRenderedPageBreak/>
              <w:t>English: 9.C, 9.LU, 9.W, 10.C, 10.LU, 10.W, 11.C, 11.LU, 11.W, 12.C, 12.LU, 12.W</w:t>
            </w:r>
          </w:p>
        </w:tc>
      </w:tr>
      <w:tr w:rsidR="00A442C1" w:rsidRPr="00D83CFE" w14:paraId="2B7E1AB4" w14:textId="13600CD5" w:rsidTr="00C753F8">
        <w:tblPrEx>
          <w:tblCellMar>
            <w:left w:w="115" w:type="dxa"/>
            <w:right w:w="115" w:type="dxa"/>
          </w:tblCellMar>
        </w:tblPrEx>
        <w:tc>
          <w:tcPr>
            <w:tcW w:w="728" w:type="dxa"/>
            <w:shd w:val="clear" w:color="auto" w:fill="FFFFFF" w:themeFill="background1"/>
          </w:tcPr>
          <w:p w14:paraId="3391717E" w14:textId="1DBF7252"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p w14:paraId="230CD4E6" w14:textId="2BF04471"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(O)</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3E504E0D" w14:textId="54918011" w:rsidR="00A442C1" w:rsidRPr="00D83CFE" w:rsidRDefault="00A442C1" w:rsidP="00584885">
            <w:pPr>
              <w:rPr>
                <w:rFonts w:ascii="Times New Roman" w:eastAsia="Times New Roman" w:hAnsi="Times New Roman" w:cs="Times New Roman"/>
                <w:sz w:val="24"/>
                <w:szCs w:val="24"/>
              </w:rPr>
            </w:pPr>
            <w:r>
              <w:rPr>
                <w:rFonts w:ascii="Times New Roman" w:hAnsi="Times New Roman" w:cs="Times New Roman"/>
                <w:sz w:val="24"/>
                <w:szCs w:val="24"/>
              </w:rPr>
              <w:t xml:space="preserve">(Optional) </w:t>
            </w:r>
            <w:r w:rsidRPr="00D83CFE">
              <w:rPr>
                <w:rFonts w:ascii="Times New Roman" w:hAnsi="Times New Roman" w:cs="Times New Roman"/>
                <w:sz w:val="24"/>
                <w:szCs w:val="24"/>
              </w:rPr>
              <w:t>Document project activities and outcomes.</w:t>
            </w:r>
          </w:p>
        </w:tc>
        <w:tc>
          <w:tcPr>
            <w:tcW w:w="4602" w:type="dxa"/>
            <w:tcBorders>
              <w:top w:val="single" w:sz="4" w:space="0" w:color="auto"/>
              <w:left w:val="single" w:sz="4" w:space="0" w:color="auto"/>
              <w:bottom w:val="single" w:sz="4" w:space="0" w:color="auto"/>
              <w:right w:val="single" w:sz="4" w:space="0" w:color="auto"/>
            </w:tcBorders>
          </w:tcPr>
          <w:p w14:paraId="73789292"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Documentation may include</w:t>
            </w:r>
          </w:p>
          <w:p w14:paraId="4D68BD5F" w14:textId="0ED4EB35" w:rsidR="00A442C1" w:rsidRPr="00D83CFE" w:rsidRDefault="00A442C1">
            <w:pPr>
              <w:pStyle w:val="ListParagraph"/>
              <w:numPr>
                <w:ilvl w:val="0"/>
                <w:numId w:val="70"/>
              </w:numPr>
              <w:rPr>
                <w:rFonts w:ascii="Times New Roman" w:hAnsi="Times New Roman" w:cs="Times New Roman"/>
                <w:sz w:val="24"/>
                <w:szCs w:val="24"/>
              </w:rPr>
            </w:pPr>
            <w:r w:rsidRPr="00D83CFE">
              <w:rPr>
                <w:rFonts w:ascii="Times New Roman" w:hAnsi="Times New Roman" w:cs="Times New Roman"/>
                <w:sz w:val="24"/>
                <w:szCs w:val="24"/>
              </w:rPr>
              <w:t>logs</w:t>
            </w:r>
          </w:p>
          <w:p w14:paraId="765CED89" w14:textId="6C31EA49" w:rsidR="00A442C1" w:rsidRPr="00D83CFE" w:rsidRDefault="00A442C1">
            <w:pPr>
              <w:pStyle w:val="ListParagraph"/>
              <w:numPr>
                <w:ilvl w:val="0"/>
                <w:numId w:val="70"/>
              </w:numPr>
              <w:rPr>
                <w:rFonts w:ascii="Times New Roman" w:hAnsi="Times New Roman" w:cs="Times New Roman"/>
                <w:sz w:val="24"/>
                <w:szCs w:val="24"/>
              </w:rPr>
            </w:pPr>
            <w:r w:rsidRPr="00D83CFE">
              <w:rPr>
                <w:rFonts w:ascii="Times New Roman" w:hAnsi="Times New Roman" w:cs="Times New Roman"/>
                <w:sz w:val="24"/>
                <w:szCs w:val="24"/>
              </w:rPr>
              <w:t>photos</w:t>
            </w:r>
          </w:p>
          <w:p w14:paraId="5CC4BB21" w14:textId="77777777" w:rsidR="00A442C1" w:rsidRPr="00D83CFE" w:rsidRDefault="00A442C1">
            <w:pPr>
              <w:pStyle w:val="ListParagraph"/>
              <w:numPr>
                <w:ilvl w:val="0"/>
                <w:numId w:val="70"/>
              </w:numPr>
              <w:rPr>
                <w:rFonts w:ascii="Times New Roman" w:hAnsi="Times New Roman" w:cs="Times New Roman"/>
                <w:sz w:val="24"/>
                <w:szCs w:val="24"/>
              </w:rPr>
            </w:pPr>
            <w:r w:rsidRPr="00D83CFE">
              <w:rPr>
                <w:rFonts w:ascii="Times New Roman" w:hAnsi="Times New Roman" w:cs="Times New Roman"/>
                <w:sz w:val="24"/>
                <w:szCs w:val="24"/>
              </w:rPr>
              <w:t>reflection entries</w:t>
            </w:r>
          </w:p>
          <w:p w14:paraId="097761AB" w14:textId="77777777" w:rsidR="00A442C1" w:rsidRPr="00D83CFE" w:rsidRDefault="00A442C1">
            <w:pPr>
              <w:pStyle w:val="ListParagraph"/>
              <w:numPr>
                <w:ilvl w:val="0"/>
                <w:numId w:val="70"/>
              </w:numPr>
              <w:rPr>
                <w:rFonts w:ascii="Times New Roman" w:hAnsi="Times New Roman" w:cs="Times New Roman"/>
                <w:sz w:val="24"/>
                <w:szCs w:val="24"/>
              </w:rPr>
            </w:pPr>
            <w:r w:rsidRPr="00D83CFE">
              <w:rPr>
                <w:rFonts w:ascii="Times New Roman" w:hAnsi="Times New Roman" w:cs="Times New Roman"/>
                <w:sz w:val="24"/>
                <w:szCs w:val="24"/>
              </w:rPr>
              <w:t>attendance sheets</w:t>
            </w:r>
          </w:p>
          <w:p w14:paraId="4481DDE2" w14:textId="77777777" w:rsidR="00A442C1" w:rsidRPr="00D83CFE" w:rsidRDefault="00A442C1">
            <w:pPr>
              <w:pStyle w:val="ListParagraph"/>
              <w:numPr>
                <w:ilvl w:val="0"/>
                <w:numId w:val="70"/>
              </w:numPr>
              <w:rPr>
                <w:rFonts w:ascii="Times New Roman" w:hAnsi="Times New Roman" w:cs="Times New Roman"/>
                <w:sz w:val="24"/>
                <w:szCs w:val="24"/>
              </w:rPr>
            </w:pPr>
            <w:r w:rsidRPr="00D83CFE">
              <w:rPr>
                <w:rFonts w:ascii="Times New Roman" w:hAnsi="Times New Roman" w:cs="Times New Roman"/>
                <w:sz w:val="24"/>
                <w:szCs w:val="24"/>
              </w:rPr>
              <w:t>turnover binders or continuity documents</w:t>
            </w:r>
          </w:p>
          <w:p w14:paraId="72BBA5BC" w14:textId="77777777" w:rsidR="00A442C1" w:rsidRPr="00D83CFE" w:rsidRDefault="00A442C1">
            <w:pPr>
              <w:pStyle w:val="ListParagraph"/>
              <w:numPr>
                <w:ilvl w:val="0"/>
                <w:numId w:val="70"/>
              </w:numPr>
              <w:rPr>
                <w:rFonts w:ascii="Times New Roman" w:hAnsi="Times New Roman" w:cs="Times New Roman"/>
                <w:sz w:val="24"/>
                <w:szCs w:val="24"/>
              </w:rPr>
            </w:pPr>
            <w:r w:rsidRPr="00D83CFE">
              <w:rPr>
                <w:rFonts w:ascii="Times New Roman" w:hAnsi="Times New Roman" w:cs="Times New Roman"/>
                <w:sz w:val="24"/>
                <w:szCs w:val="24"/>
              </w:rPr>
              <w:t>AAR</w:t>
            </w:r>
          </w:p>
          <w:p w14:paraId="689786C3" w14:textId="2264201F" w:rsidR="00A442C1" w:rsidRDefault="00A442C1">
            <w:pPr>
              <w:pStyle w:val="ListParagraph"/>
              <w:numPr>
                <w:ilvl w:val="0"/>
                <w:numId w:val="70"/>
              </w:numPr>
              <w:rPr>
                <w:rFonts w:ascii="Times New Roman" w:hAnsi="Times New Roman" w:cs="Times New Roman"/>
                <w:sz w:val="24"/>
                <w:szCs w:val="24"/>
              </w:rPr>
            </w:pPr>
            <w:r w:rsidRPr="00D83CFE">
              <w:rPr>
                <w:rFonts w:ascii="Times New Roman" w:hAnsi="Times New Roman" w:cs="Times New Roman"/>
                <w:sz w:val="24"/>
                <w:szCs w:val="24"/>
              </w:rPr>
              <w:t>other artifacts showing project progress and outcomes</w:t>
            </w:r>
            <w:r>
              <w:rPr>
                <w:rFonts w:ascii="Times New Roman" w:hAnsi="Times New Roman" w:cs="Times New Roman"/>
                <w:sz w:val="24"/>
                <w:szCs w:val="24"/>
              </w:rPr>
              <w:t>.</w:t>
            </w:r>
          </w:p>
          <w:p w14:paraId="18D0C068" w14:textId="77777777" w:rsidR="00A442C1" w:rsidRPr="00722426" w:rsidRDefault="00A442C1" w:rsidP="00584885">
            <w:pPr>
              <w:rPr>
                <w:rFonts w:ascii="Times New Roman" w:hAnsi="Times New Roman" w:cs="Times New Roman"/>
                <w:sz w:val="24"/>
                <w:szCs w:val="24"/>
              </w:rPr>
            </w:pPr>
          </w:p>
          <w:p w14:paraId="0562C8E8" w14:textId="51C10DDA" w:rsidR="00A442C1" w:rsidRPr="00722426" w:rsidRDefault="00A442C1" w:rsidP="00584885">
            <w:pPr>
              <w:rPr>
                <w:rFonts w:ascii="Times New Roman" w:hAnsi="Times New Roman" w:cs="Times New Roman"/>
                <w:sz w:val="24"/>
                <w:szCs w:val="24"/>
              </w:rPr>
            </w:pPr>
            <w:r w:rsidRPr="00722426">
              <w:rPr>
                <w:rFonts w:ascii="Times New Roman" w:hAnsi="Times New Roman" w:cs="Times New Roman"/>
                <w:sz w:val="24"/>
                <w:szCs w:val="24"/>
              </w:rPr>
              <w:t>Documentation should be organized, accurate, and usable for reporting, reflection, and future project continuity.</w:t>
            </w:r>
          </w:p>
          <w:p w14:paraId="29CF220A" w14:textId="512A6D8E" w:rsidR="00A442C1" w:rsidRPr="00D83CFE" w:rsidRDefault="00A442C1" w:rsidP="00584885">
            <w:pPr>
              <w:rPr>
                <w:rFonts w:ascii="Times New Roman" w:eastAsia="Times New Roman" w:hAnsi="Times New Roman" w:cs="Times New Roman"/>
                <w:sz w:val="24"/>
                <w:szCs w:val="24"/>
              </w:rPr>
            </w:pPr>
          </w:p>
        </w:tc>
        <w:tc>
          <w:tcPr>
            <w:tcW w:w="4240" w:type="dxa"/>
          </w:tcPr>
          <w:p w14:paraId="6E37FA32"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47F9E52F" w14:textId="77777777"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should leadership decisions and actions be recorded throughout the process?</w:t>
            </w:r>
          </w:p>
          <w:p w14:paraId="58DA0BDF" w14:textId="77777777"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documentation important for transparency, accountability, and future planning?</w:t>
            </w:r>
          </w:p>
          <w:p w14:paraId="2F428642" w14:textId="785258D1"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might stakeholders want records of key decisions?</w:t>
            </w:r>
          </w:p>
          <w:p w14:paraId="78827494" w14:textId="438A6D4D"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long and in what form should records be kept?</w:t>
            </w:r>
          </w:p>
          <w:p w14:paraId="3FBF490D" w14:textId="77777777"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will you track what worked well and what should improve for future projects?</w:t>
            </w:r>
          </w:p>
          <w:p w14:paraId="0A59A0E5" w14:textId="28625828"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will you incorporate your documentation into the final written project summary or proposal?</w:t>
            </w:r>
          </w:p>
        </w:tc>
        <w:tc>
          <w:tcPr>
            <w:tcW w:w="2425" w:type="dxa"/>
          </w:tcPr>
          <w:p w14:paraId="66D905F1" w14:textId="576A057B"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9.C, 9.LU, 9.W, 10.C, 10.LU, 10.W, 11.C, 11.LU, 11.W, 12.C, 12.LU, 12.W</w:t>
            </w:r>
          </w:p>
        </w:tc>
      </w:tr>
      <w:tr w:rsidR="00A442C1" w:rsidRPr="00D83CFE" w14:paraId="55E388F1" w14:textId="2EC5E217" w:rsidTr="00C753F8">
        <w:tblPrEx>
          <w:tblCellMar>
            <w:left w:w="115" w:type="dxa"/>
            <w:right w:w="115" w:type="dxa"/>
          </w:tblCellMar>
        </w:tblPrEx>
        <w:tc>
          <w:tcPr>
            <w:tcW w:w="728" w:type="dxa"/>
            <w:shd w:val="clear" w:color="auto" w:fill="FFFFFF" w:themeFill="background1"/>
          </w:tcPr>
          <w:p w14:paraId="7026457F" w14:textId="2669130C"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84</w:t>
            </w:r>
          </w:p>
          <w:p w14:paraId="7E2AB8C1" w14:textId="56D21514"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(O)</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47FEB867" w14:textId="280C705A" w:rsidR="00A442C1" w:rsidRPr="00D83CFE" w:rsidRDefault="00A442C1" w:rsidP="00584885">
            <w:pPr>
              <w:rPr>
                <w:rFonts w:ascii="Times New Roman" w:eastAsia="Times New Roman" w:hAnsi="Times New Roman" w:cs="Times New Roman"/>
                <w:sz w:val="24"/>
                <w:szCs w:val="24"/>
              </w:rPr>
            </w:pPr>
            <w:r>
              <w:rPr>
                <w:rFonts w:ascii="Times New Roman" w:hAnsi="Times New Roman" w:cs="Times New Roman"/>
                <w:sz w:val="24"/>
                <w:szCs w:val="24"/>
              </w:rPr>
              <w:t xml:space="preserve">(Optional) </w:t>
            </w:r>
            <w:r w:rsidRPr="00D83CFE">
              <w:rPr>
                <w:rFonts w:ascii="Times New Roman" w:hAnsi="Times New Roman" w:cs="Times New Roman"/>
                <w:sz w:val="24"/>
                <w:szCs w:val="24"/>
              </w:rPr>
              <w:t>Evaluate project impact based on established success indicators.</w:t>
            </w:r>
          </w:p>
        </w:tc>
        <w:tc>
          <w:tcPr>
            <w:tcW w:w="4602" w:type="dxa"/>
            <w:tcBorders>
              <w:top w:val="single" w:sz="4" w:space="0" w:color="auto"/>
              <w:left w:val="single" w:sz="4" w:space="0" w:color="auto"/>
              <w:bottom w:val="single" w:sz="4" w:space="0" w:color="auto"/>
              <w:right w:val="single" w:sz="4" w:space="0" w:color="auto"/>
            </w:tcBorders>
          </w:tcPr>
          <w:p w14:paraId="5E6149B3"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 xml:space="preserve">Evaluation should include </w:t>
            </w:r>
          </w:p>
          <w:p w14:paraId="138E8A0F" w14:textId="12A37B6D" w:rsidR="00A442C1" w:rsidRPr="00D83CFE" w:rsidRDefault="00A442C1" w:rsidP="00584885">
            <w:pPr>
              <w:pStyle w:val="ListParagraph"/>
              <w:numPr>
                <w:ilvl w:val="0"/>
                <w:numId w:val="46"/>
              </w:numPr>
              <w:rPr>
                <w:rFonts w:ascii="Times New Roman" w:eastAsia="Times New Roman" w:hAnsi="Times New Roman" w:cs="Times New Roman"/>
                <w:sz w:val="24"/>
                <w:szCs w:val="24"/>
              </w:rPr>
            </w:pPr>
            <w:r w:rsidRPr="00D83CFE">
              <w:rPr>
                <w:rFonts w:ascii="Times New Roman" w:hAnsi="Times New Roman" w:cs="Times New Roman"/>
                <w:sz w:val="24"/>
                <w:szCs w:val="24"/>
              </w:rPr>
              <w:t>analyzing outcome data</w:t>
            </w:r>
          </w:p>
          <w:p w14:paraId="2B91A369" w14:textId="53913286" w:rsidR="00A442C1" w:rsidRPr="00D83CFE" w:rsidRDefault="00A442C1" w:rsidP="00584885">
            <w:pPr>
              <w:pStyle w:val="ListParagraph"/>
              <w:numPr>
                <w:ilvl w:val="0"/>
                <w:numId w:val="46"/>
              </w:numPr>
              <w:rPr>
                <w:rFonts w:ascii="Times New Roman" w:eastAsia="Times New Roman" w:hAnsi="Times New Roman" w:cs="Times New Roman"/>
                <w:sz w:val="24"/>
                <w:szCs w:val="24"/>
              </w:rPr>
            </w:pPr>
            <w:r w:rsidRPr="00D83CFE">
              <w:rPr>
                <w:rFonts w:ascii="Times New Roman" w:hAnsi="Times New Roman" w:cs="Times New Roman"/>
                <w:sz w:val="24"/>
                <w:szCs w:val="24"/>
              </w:rPr>
              <w:t>comparing results to objectives</w:t>
            </w:r>
            <w:r>
              <w:rPr>
                <w:rFonts w:ascii="Times New Roman" w:hAnsi="Times New Roman" w:cs="Times New Roman"/>
                <w:sz w:val="24"/>
                <w:szCs w:val="24"/>
              </w:rPr>
              <w:t xml:space="preserve"> </w:t>
            </w:r>
            <w:r w:rsidRPr="00450E2B">
              <w:rPr>
                <w:rFonts w:ascii="Times New Roman" w:hAnsi="Times New Roman" w:cs="Times New Roman"/>
                <w:sz w:val="24"/>
                <w:szCs w:val="24"/>
              </w:rPr>
              <w:t>to identify strengths and gaps</w:t>
            </w:r>
          </w:p>
          <w:p w14:paraId="11F51DAA" w14:textId="4E92E17A" w:rsidR="00A442C1" w:rsidRPr="00D83CFE" w:rsidRDefault="00A442C1" w:rsidP="00584885">
            <w:pPr>
              <w:pStyle w:val="ListParagraph"/>
              <w:numPr>
                <w:ilvl w:val="0"/>
                <w:numId w:val="46"/>
              </w:numPr>
              <w:rPr>
                <w:rFonts w:ascii="Times New Roman" w:eastAsia="Times New Roman" w:hAnsi="Times New Roman" w:cs="Times New Roman"/>
                <w:sz w:val="24"/>
                <w:szCs w:val="24"/>
              </w:rPr>
            </w:pPr>
            <w:r w:rsidRPr="00D83CFE">
              <w:rPr>
                <w:rFonts w:ascii="Times New Roman" w:hAnsi="Times New Roman" w:cs="Times New Roman"/>
                <w:sz w:val="24"/>
                <w:szCs w:val="24"/>
              </w:rPr>
              <w:t>summarizing findings in a written or oral report</w:t>
            </w:r>
            <w:r>
              <w:rPr>
                <w:rFonts w:ascii="Times New Roman" w:hAnsi="Times New Roman" w:cs="Times New Roman"/>
                <w:sz w:val="24"/>
                <w:szCs w:val="24"/>
              </w:rPr>
              <w:t xml:space="preserve"> t</w:t>
            </w:r>
            <w:r w:rsidRPr="00450E2B">
              <w:rPr>
                <w:rFonts w:ascii="Times New Roman" w:hAnsi="Times New Roman" w:cs="Times New Roman"/>
                <w:sz w:val="24"/>
                <w:szCs w:val="24"/>
              </w:rPr>
              <w:t>hat clearly explains the project’s impact and recommends improvements</w:t>
            </w:r>
            <w:r w:rsidRPr="00D83CFE">
              <w:rPr>
                <w:rFonts w:ascii="Times New Roman" w:hAnsi="Times New Roman" w:cs="Times New Roman"/>
                <w:sz w:val="24"/>
                <w:szCs w:val="24"/>
              </w:rPr>
              <w:t>.</w:t>
            </w:r>
          </w:p>
        </w:tc>
        <w:tc>
          <w:tcPr>
            <w:tcW w:w="4240" w:type="dxa"/>
          </w:tcPr>
          <w:p w14:paraId="748634F1"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5C262C2F" w14:textId="77777777"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it important to collect and analyze data rather than rely on impressions or opinions?</w:t>
            </w:r>
          </w:p>
          <w:p w14:paraId="39EDCFAD" w14:textId="77777777"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did some results turn out differently than expected?</w:t>
            </w:r>
          </w:p>
          <w:p w14:paraId="1D3EFA63" w14:textId="77777777"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will you gather, organize, and interpret the data you collected during the project?</w:t>
            </w:r>
          </w:p>
          <w:p w14:paraId="141859B8" w14:textId="77777777"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will you determine whether the data shows success, partial success, or areas for improvement?</w:t>
            </w:r>
          </w:p>
          <w:p w14:paraId="0536B2B3" w14:textId="77777777"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will you ensure your data analysis is accurate, fair, and unbiased?</w:t>
            </w:r>
          </w:p>
          <w:p w14:paraId="1443294E" w14:textId="77777777"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will you align specific results with each objective you originally set?</w:t>
            </w:r>
          </w:p>
          <w:p w14:paraId="6F9441EA" w14:textId="77777777"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How will you document gaps between what you planned and what </w:t>
            </w:r>
            <w:proofErr w:type="gramStart"/>
            <w:r w:rsidRPr="00D83CFE">
              <w:rPr>
                <w:rFonts w:ascii="Times New Roman" w:eastAsia="Times New Roman" w:hAnsi="Times New Roman" w:cs="Times New Roman"/>
                <w:sz w:val="24"/>
                <w:szCs w:val="24"/>
              </w:rPr>
              <w:t>actually happened</w:t>
            </w:r>
            <w:proofErr w:type="gramEnd"/>
            <w:r w:rsidRPr="00D83CFE">
              <w:rPr>
                <w:rFonts w:ascii="Times New Roman" w:eastAsia="Times New Roman" w:hAnsi="Times New Roman" w:cs="Times New Roman"/>
                <w:sz w:val="24"/>
                <w:szCs w:val="24"/>
              </w:rPr>
              <w:t>?</w:t>
            </w:r>
          </w:p>
          <w:p w14:paraId="037FB8DC" w14:textId="2CE53A66"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will you use this comparison to develop recommendations for future improvements?</w:t>
            </w:r>
          </w:p>
        </w:tc>
        <w:tc>
          <w:tcPr>
            <w:tcW w:w="2425" w:type="dxa"/>
          </w:tcPr>
          <w:p w14:paraId="787F69A3" w14:textId="19612DC2"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9.C, 9.LU, 9.W, 10.C, 10.LU, 10.W, 11.C, 11.LU, 11.W, 12.C, 12.LU, 12.W</w:t>
            </w:r>
          </w:p>
        </w:tc>
      </w:tr>
      <w:tr w:rsidR="00A442C1" w:rsidRPr="00D83CFE" w14:paraId="185ED984" w14:textId="4B0497E3" w:rsidTr="00C753F8">
        <w:tblPrEx>
          <w:tblCellMar>
            <w:left w:w="115" w:type="dxa"/>
            <w:right w:w="115" w:type="dxa"/>
          </w:tblCellMar>
        </w:tblPrEx>
        <w:trPr>
          <w:trHeight w:val="568"/>
        </w:trPr>
        <w:tc>
          <w:tcPr>
            <w:tcW w:w="728" w:type="dxa"/>
            <w:shd w:val="clear" w:color="auto" w:fill="FFFFFF" w:themeFill="background1"/>
          </w:tcPr>
          <w:p w14:paraId="2B969930" w14:textId="3C003788"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p w14:paraId="15096829" w14:textId="737E9592"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(O)</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24EDA1DF" w14:textId="6F5F43A5" w:rsidR="00A442C1" w:rsidRPr="00D83CFE" w:rsidRDefault="00A442C1" w:rsidP="00584885">
            <w:pPr>
              <w:rPr>
                <w:rFonts w:ascii="Times New Roman" w:eastAsia="Times New Roman" w:hAnsi="Times New Roman" w:cs="Times New Roman"/>
                <w:sz w:val="24"/>
                <w:szCs w:val="24"/>
              </w:rPr>
            </w:pPr>
            <w:r>
              <w:rPr>
                <w:rFonts w:ascii="Times New Roman" w:hAnsi="Times New Roman" w:cs="Times New Roman"/>
                <w:sz w:val="24"/>
                <w:szCs w:val="24"/>
              </w:rPr>
              <w:t xml:space="preserve">(Optional) </w:t>
            </w:r>
            <w:r w:rsidRPr="00D83CFE">
              <w:rPr>
                <w:rFonts w:ascii="Times New Roman" w:hAnsi="Times New Roman" w:cs="Times New Roman"/>
                <w:sz w:val="24"/>
                <w:szCs w:val="24"/>
              </w:rPr>
              <w:t>Reflect on personal leadership growth during the capstone project.</w:t>
            </w:r>
          </w:p>
        </w:tc>
        <w:tc>
          <w:tcPr>
            <w:tcW w:w="4602" w:type="dxa"/>
            <w:tcBorders>
              <w:top w:val="single" w:sz="4" w:space="0" w:color="auto"/>
              <w:left w:val="single" w:sz="4" w:space="0" w:color="auto"/>
              <w:bottom w:val="single" w:sz="4" w:space="0" w:color="auto"/>
              <w:right w:val="single" w:sz="4" w:space="0" w:color="auto"/>
            </w:tcBorders>
          </w:tcPr>
          <w:p w14:paraId="61DB7A73"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 xml:space="preserve">Reflection should include </w:t>
            </w:r>
          </w:p>
          <w:p w14:paraId="63002A7E" w14:textId="66E5736B" w:rsidR="00A442C1" w:rsidRPr="00D83CFE" w:rsidRDefault="00A442C1" w:rsidP="00584885">
            <w:pPr>
              <w:pStyle w:val="ListParagraph"/>
              <w:numPr>
                <w:ilvl w:val="0"/>
                <w:numId w:val="47"/>
              </w:numPr>
              <w:rPr>
                <w:rFonts w:ascii="Times New Roman" w:eastAsia="Times New Roman" w:hAnsi="Times New Roman" w:cs="Times New Roman"/>
                <w:sz w:val="24"/>
                <w:szCs w:val="24"/>
              </w:rPr>
            </w:pPr>
            <w:r w:rsidRPr="00D83CFE">
              <w:rPr>
                <w:rFonts w:ascii="Times New Roman" w:hAnsi="Times New Roman" w:cs="Times New Roman"/>
                <w:sz w:val="24"/>
                <w:szCs w:val="24"/>
              </w:rPr>
              <w:t>identifying strengths, challenges, lessons learned, and areas for continued growth</w:t>
            </w:r>
            <w:r>
              <w:rPr>
                <w:rFonts w:ascii="Times New Roman" w:hAnsi="Times New Roman" w:cs="Times New Roman"/>
                <w:sz w:val="24"/>
                <w:szCs w:val="24"/>
              </w:rPr>
              <w:t xml:space="preserve">, </w:t>
            </w:r>
            <w:r w:rsidRPr="00450E2B">
              <w:rPr>
                <w:rFonts w:ascii="Times New Roman" w:hAnsi="Times New Roman" w:cs="Times New Roman"/>
                <w:sz w:val="24"/>
                <w:szCs w:val="24"/>
              </w:rPr>
              <w:t>based on real experiences and feedback</w:t>
            </w:r>
          </w:p>
          <w:p w14:paraId="4B67AB99" w14:textId="5DC660BE" w:rsidR="00A442C1" w:rsidRPr="00D83CFE" w:rsidRDefault="00A442C1" w:rsidP="00584885">
            <w:pPr>
              <w:pStyle w:val="ListParagraph"/>
              <w:numPr>
                <w:ilvl w:val="0"/>
                <w:numId w:val="47"/>
              </w:numPr>
              <w:rPr>
                <w:rFonts w:ascii="Times New Roman" w:eastAsia="Times New Roman" w:hAnsi="Times New Roman" w:cs="Times New Roman"/>
                <w:sz w:val="24"/>
                <w:szCs w:val="24"/>
              </w:rPr>
            </w:pPr>
            <w:r w:rsidRPr="00D83CFE">
              <w:rPr>
                <w:rFonts w:ascii="Times New Roman" w:hAnsi="Times New Roman" w:cs="Times New Roman"/>
                <w:sz w:val="24"/>
                <w:szCs w:val="24"/>
              </w:rPr>
              <w:t>producing a structured reflection, journal, essay, and/or presentation</w:t>
            </w:r>
            <w:r>
              <w:rPr>
                <w:rFonts w:ascii="Times New Roman" w:hAnsi="Times New Roman" w:cs="Times New Roman"/>
                <w:sz w:val="24"/>
                <w:szCs w:val="24"/>
              </w:rPr>
              <w:t xml:space="preserve"> </w:t>
            </w:r>
            <w:r w:rsidRPr="00450E2B">
              <w:rPr>
                <w:rFonts w:ascii="Times New Roman" w:hAnsi="Times New Roman" w:cs="Times New Roman"/>
                <w:sz w:val="24"/>
                <w:szCs w:val="24"/>
              </w:rPr>
              <w:t>that connects personal growth to leadership concepts and future goals</w:t>
            </w:r>
            <w:r w:rsidRPr="00D83CFE">
              <w:rPr>
                <w:rFonts w:ascii="Times New Roman" w:hAnsi="Times New Roman" w:cs="Times New Roman"/>
                <w:sz w:val="24"/>
                <w:szCs w:val="24"/>
              </w:rPr>
              <w:t>.</w:t>
            </w:r>
          </w:p>
        </w:tc>
        <w:tc>
          <w:tcPr>
            <w:tcW w:w="4240" w:type="dxa"/>
          </w:tcPr>
          <w:p w14:paraId="5BA9E73A"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1A73E667" w14:textId="39947DF4"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effective were your strategies and actions?</w:t>
            </w:r>
          </w:p>
          <w:p w14:paraId="43A41935" w14:textId="79F4EDAC"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were certain parts of the project more difficult than expected?</w:t>
            </w:r>
          </w:p>
          <w:p w14:paraId="72433C6C" w14:textId="50D2F9B7"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did miscommunications or conflicts occur, and what contributed to them?</w:t>
            </w:r>
          </w:p>
          <w:p w14:paraId="42DAC270" w14:textId="75333BEF"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lastRenderedPageBreak/>
              <w:t>How might you approach similar situations differently next time?</w:t>
            </w:r>
          </w:p>
          <w:p w14:paraId="51167780" w14:textId="5393E4FE"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did individual actions contribute to or detract from the project’s success?</w:t>
            </w:r>
          </w:p>
          <w:p w14:paraId="7E410B6B" w14:textId="77777777"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did the team respond when things did not go as planned?</w:t>
            </w:r>
          </w:p>
          <w:p w14:paraId="46231CBD" w14:textId="77777777"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did the experience deepen your understanding of leadership or teamwork?</w:t>
            </w:r>
          </w:p>
          <w:p w14:paraId="0537DC4D" w14:textId="29C052E6"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did feedback from others shape your learning?</w:t>
            </w:r>
          </w:p>
          <w:p w14:paraId="0A9B7635" w14:textId="77777777"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should your reflection be organized, evidence-based, and honest?</w:t>
            </w:r>
          </w:p>
          <w:p w14:paraId="2DEF30FD" w14:textId="77777777"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it valuable to reflect formally through a written essay or presentation?</w:t>
            </w:r>
          </w:p>
          <w:p w14:paraId="632EE046" w14:textId="09127D43"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it important to share your growth, not just your accomplishments?</w:t>
            </w:r>
          </w:p>
        </w:tc>
        <w:tc>
          <w:tcPr>
            <w:tcW w:w="2425" w:type="dxa"/>
          </w:tcPr>
          <w:p w14:paraId="0A43BB1B" w14:textId="4025186F"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lastRenderedPageBreak/>
              <w:t>English: 9.C, 9.LU, 9.W, 10.C, 10.LU, 10.W, 11.C, 11.LU, 11.W, 12.C, 12.LU, 12.W</w:t>
            </w:r>
          </w:p>
        </w:tc>
      </w:tr>
      <w:tr w:rsidR="00A442C1" w:rsidRPr="00D83CFE" w14:paraId="5015BC20" w14:textId="636DB3E7" w:rsidTr="00C753F8">
        <w:tblPrEx>
          <w:tblCellMar>
            <w:left w:w="115" w:type="dxa"/>
            <w:right w:w="115" w:type="dxa"/>
          </w:tblCellMar>
        </w:tblPrEx>
        <w:tc>
          <w:tcPr>
            <w:tcW w:w="728" w:type="dxa"/>
            <w:shd w:val="clear" w:color="auto" w:fill="FFFFFF" w:themeFill="background1"/>
          </w:tcPr>
          <w:p w14:paraId="5695D018" w14:textId="63F28543"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p>
          <w:p w14:paraId="09CB48A4" w14:textId="58E5FD24"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(O)</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56AE6B15" w14:textId="69EF3913" w:rsidR="00A442C1" w:rsidRPr="00D83CFE" w:rsidRDefault="00A442C1" w:rsidP="00584885">
            <w:pPr>
              <w:rPr>
                <w:rFonts w:ascii="Times New Roman" w:eastAsia="Times New Roman" w:hAnsi="Times New Roman" w:cs="Times New Roman"/>
                <w:sz w:val="24"/>
                <w:szCs w:val="24"/>
              </w:rPr>
            </w:pPr>
            <w:r>
              <w:rPr>
                <w:rFonts w:ascii="Times New Roman" w:hAnsi="Times New Roman" w:cs="Times New Roman"/>
                <w:sz w:val="24"/>
                <w:szCs w:val="24"/>
              </w:rPr>
              <w:t xml:space="preserve">(Optional) </w:t>
            </w:r>
            <w:r w:rsidRPr="00D83CFE">
              <w:rPr>
                <w:rFonts w:ascii="Times New Roman" w:hAnsi="Times New Roman" w:cs="Times New Roman"/>
                <w:sz w:val="24"/>
                <w:szCs w:val="24"/>
              </w:rPr>
              <w:t>Present the capstone project to stakeholders.</w:t>
            </w:r>
          </w:p>
        </w:tc>
        <w:tc>
          <w:tcPr>
            <w:tcW w:w="4602" w:type="dxa"/>
            <w:tcBorders>
              <w:top w:val="single" w:sz="4" w:space="0" w:color="auto"/>
              <w:left w:val="single" w:sz="4" w:space="0" w:color="auto"/>
              <w:bottom w:val="single" w:sz="4" w:space="0" w:color="auto"/>
              <w:right w:val="single" w:sz="4" w:space="0" w:color="auto"/>
            </w:tcBorders>
          </w:tcPr>
          <w:p w14:paraId="056E1051" w14:textId="77777777"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Presentation should include</w:t>
            </w:r>
          </w:p>
          <w:p w14:paraId="6F27CA34" w14:textId="2315FAEB" w:rsidR="00A442C1" w:rsidRPr="00D83CFE" w:rsidRDefault="00A442C1" w:rsidP="00584885">
            <w:pPr>
              <w:pStyle w:val="ListParagraph"/>
              <w:numPr>
                <w:ilvl w:val="0"/>
                <w:numId w:val="48"/>
              </w:numPr>
              <w:rPr>
                <w:rFonts w:ascii="Times New Roman" w:eastAsia="Times New Roman" w:hAnsi="Times New Roman" w:cs="Times New Roman"/>
                <w:sz w:val="24"/>
                <w:szCs w:val="24"/>
              </w:rPr>
            </w:pPr>
            <w:r w:rsidRPr="00D83CFE">
              <w:rPr>
                <w:rFonts w:ascii="Times New Roman" w:hAnsi="Times New Roman" w:cs="Times New Roman"/>
                <w:sz w:val="24"/>
                <w:szCs w:val="24"/>
              </w:rPr>
              <w:t>summarizing the problem</w:t>
            </w:r>
          </w:p>
          <w:p w14:paraId="6C4482AB" w14:textId="70C6E10D" w:rsidR="00A442C1" w:rsidRPr="00D83CFE" w:rsidRDefault="00A442C1" w:rsidP="00584885">
            <w:pPr>
              <w:pStyle w:val="ListParagraph"/>
              <w:numPr>
                <w:ilvl w:val="0"/>
                <w:numId w:val="48"/>
              </w:numPr>
              <w:rPr>
                <w:rFonts w:ascii="Times New Roman" w:eastAsia="Times New Roman" w:hAnsi="Times New Roman" w:cs="Times New Roman"/>
                <w:sz w:val="24"/>
                <w:szCs w:val="24"/>
              </w:rPr>
            </w:pPr>
            <w:r w:rsidRPr="00D83CFE">
              <w:rPr>
                <w:rFonts w:ascii="Times New Roman" w:hAnsi="Times New Roman" w:cs="Times New Roman"/>
                <w:sz w:val="24"/>
                <w:szCs w:val="24"/>
              </w:rPr>
              <w:t>describing the project</w:t>
            </w:r>
            <w:r>
              <w:rPr>
                <w:rFonts w:ascii="Times New Roman" w:hAnsi="Times New Roman" w:cs="Times New Roman"/>
                <w:sz w:val="24"/>
                <w:szCs w:val="24"/>
              </w:rPr>
              <w:t xml:space="preserve">, </w:t>
            </w:r>
            <w:r w:rsidRPr="00450E2B">
              <w:rPr>
                <w:rFonts w:ascii="Times New Roman" w:hAnsi="Times New Roman" w:cs="Times New Roman"/>
                <w:sz w:val="24"/>
                <w:szCs w:val="24"/>
              </w:rPr>
              <w:t>including rationale, actions taken, and stakeholder involvement</w:t>
            </w:r>
          </w:p>
          <w:p w14:paraId="6DF2018F" w14:textId="10E1AE48" w:rsidR="00A442C1" w:rsidRPr="00D83CFE" w:rsidRDefault="00A442C1" w:rsidP="00584885">
            <w:pPr>
              <w:pStyle w:val="ListParagraph"/>
              <w:numPr>
                <w:ilvl w:val="0"/>
                <w:numId w:val="48"/>
              </w:numPr>
              <w:rPr>
                <w:rFonts w:ascii="Times New Roman" w:eastAsia="Times New Roman" w:hAnsi="Times New Roman" w:cs="Times New Roman"/>
                <w:sz w:val="24"/>
                <w:szCs w:val="24"/>
              </w:rPr>
            </w:pPr>
            <w:r w:rsidRPr="00D83CFE">
              <w:rPr>
                <w:rFonts w:ascii="Times New Roman" w:hAnsi="Times New Roman" w:cs="Times New Roman"/>
                <w:sz w:val="24"/>
                <w:szCs w:val="24"/>
              </w:rPr>
              <w:t>showing evidence of impact</w:t>
            </w:r>
            <w:r>
              <w:rPr>
                <w:rFonts w:ascii="Times New Roman" w:hAnsi="Times New Roman" w:cs="Times New Roman"/>
                <w:sz w:val="24"/>
                <w:szCs w:val="24"/>
              </w:rPr>
              <w:t xml:space="preserve"> </w:t>
            </w:r>
            <w:r w:rsidRPr="00450E2B">
              <w:rPr>
                <w:rFonts w:ascii="Times New Roman" w:hAnsi="Times New Roman" w:cs="Times New Roman"/>
                <w:sz w:val="24"/>
                <w:szCs w:val="24"/>
              </w:rPr>
              <w:t>through data, testimonials, or artifacts</w:t>
            </w:r>
          </w:p>
          <w:p w14:paraId="1F88C9F8" w14:textId="7B6A3243" w:rsidR="00A442C1" w:rsidRPr="00D83CFE" w:rsidRDefault="00A442C1" w:rsidP="00584885">
            <w:pPr>
              <w:pStyle w:val="ListParagraph"/>
              <w:numPr>
                <w:ilvl w:val="0"/>
                <w:numId w:val="48"/>
              </w:numPr>
              <w:rPr>
                <w:rFonts w:ascii="Times New Roman" w:eastAsia="Times New Roman" w:hAnsi="Times New Roman" w:cs="Times New Roman"/>
                <w:sz w:val="24"/>
                <w:szCs w:val="24"/>
              </w:rPr>
            </w:pPr>
            <w:r w:rsidRPr="00D83CFE">
              <w:rPr>
                <w:rFonts w:ascii="Times New Roman" w:hAnsi="Times New Roman" w:cs="Times New Roman"/>
                <w:sz w:val="24"/>
                <w:szCs w:val="24"/>
              </w:rPr>
              <w:t>articulating leadership skills demonstrated</w:t>
            </w:r>
            <w:r>
              <w:rPr>
                <w:rFonts w:ascii="Times New Roman" w:hAnsi="Times New Roman" w:cs="Times New Roman"/>
                <w:sz w:val="24"/>
                <w:szCs w:val="24"/>
              </w:rPr>
              <w:t xml:space="preserve"> a</w:t>
            </w:r>
            <w:r w:rsidRPr="00450E2B">
              <w:rPr>
                <w:rFonts w:ascii="Times New Roman" w:hAnsi="Times New Roman" w:cs="Times New Roman"/>
                <w:sz w:val="24"/>
                <w:szCs w:val="24"/>
              </w:rPr>
              <w:t>nd how they contributed to the project outcomes</w:t>
            </w:r>
          </w:p>
          <w:p w14:paraId="7C4EE49C" w14:textId="25A0CFBE" w:rsidR="00A442C1" w:rsidRPr="00D83CFE" w:rsidRDefault="00A442C1" w:rsidP="00584885">
            <w:pPr>
              <w:pStyle w:val="ListParagraph"/>
              <w:numPr>
                <w:ilvl w:val="0"/>
                <w:numId w:val="48"/>
              </w:numPr>
              <w:rPr>
                <w:rFonts w:ascii="Times New Roman" w:eastAsia="Times New Roman" w:hAnsi="Times New Roman" w:cs="Times New Roman"/>
                <w:sz w:val="24"/>
                <w:szCs w:val="24"/>
              </w:rPr>
            </w:pPr>
            <w:r w:rsidRPr="00D83CFE">
              <w:rPr>
                <w:rFonts w:ascii="Times New Roman" w:hAnsi="Times New Roman" w:cs="Times New Roman"/>
                <w:sz w:val="24"/>
                <w:szCs w:val="24"/>
              </w:rPr>
              <w:t>tailoring the presentation to stakeholder expectations.</w:t>
            </w:r>
          </w:p>
        </w:tc>
        <w:tc>
          <w:tcPr>
            <w:tcW w:w="4240" w:type="dxa"/>
          </w:tcPr>
          <w:p w14:paraId="201888A5"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3E1F30D4" w14:textId="7F3C942A"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was this problem significant enough to require a leadership response?</w:t>
            </w:r>
          </w:p>
          <w:p w14:paraId="4DA0FF0B" w14:textId="552A0D18"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did you choose this specific solution to the identified problem?</w:t>
            </w:r>
          </w:p>
          <w:p w14:paraId="09F0647F" w14:textId="71DDB35E"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did partnerships contribute to the success of the project?</w:t>
            </w:r>
          </w:p>
          <w:p w14:paraId="3F15F808" w14:textId="3C35A651"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were the project’s outcomes meaningful for the community, volunteers, or stakeholders?</w:t>
            </w:r>
          </w:p>
          <w:p w14:paraId="4B364974" w14:textId="77777777"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will you show evidence of impact?</w:t>
            </w:r>
          </w:p>
          <w:p w14:paraId="79A528A8" w14:textId="08B11669"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lastRenderedPageBreak/>
              <w:t>What are the reporting requirements for various stakeholders?</w:t>
            </w:r>
          </w:p>
        </w:tc>
        <w:tc>
          <w:tcPr>
            <w:tcW w:w="2425" w:type="dxa"/>
          </w:tcPr>
          <w:p w14:paraId="029B8E7F" w14:textId="6A273390"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lastRenderedPageBreak/>
              <w:t>English: 9.C, 9.LU, 10.C, 10.LU,  11.C, 11.LU, 12.C, 12.LU</w:t>
            </w:r>
          </w:p>
        </w:tc>
      </w:tr>
      <w:tr w:rsidR="00A442C1" w:rsidRPr="00D83CFE" w14:paraId="45428418" w14:textId="24B64EFE" w:rsidTr="00C753F8">
        <w:tblPrEx>
          <w:tblCellMar>
            <w:left w:w="115" w:type="dxa"/>
            <w:right w:w="115" w:type="dxa"/>
          </w:tblCellMar>
        </w:tblPrEx>
        <w:tc>
          <w:tcPr>
            <w:tcW w:w="728" w:type="dxa"/>
            <w:shd w:val="clear" w:color="auto" w:fill="FFFFFF" w:themeFill="background1"/>
          </w:tcPr>
          <w:p w14:paraId="488B4E4F" w14:textId="71CF800A"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p w14:paraId="6CDF04A5" w14:textId="117D464B"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(O)</w:t>
            </w:r>
          </w:p>
        </w:tc>
        <w:tc>
          <w:tcPr>
            <w:tcW w:w="2395"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42C212CC" w14:textId="406FFA71" w:rsidR="00A442C1" w:rsidRPr="00D83CFE" w:rsidRDefault="00A442C1" w:rsidP="00584885">
            <w:pPr>
              <w:rPr>
                <w:rFonts w:ascii="Times New Roman" w:eastAsia="Times New Roman" w:hAnsi="Times New Roman" w:cs="Times New Roman"/>
                <w:sz w:val="24"/>
                <w:szCs w:val="24"/>
              </w:rPr>
            </w:pPr>
            <w:r>
              <w:rPr>
                <w:rFonts w:ascii="Times New Roman" w:hAnsi="Times New Roman" w:cs="Times New Roman"/>
                <w:sz w:val="24"/>
                <w:szCs w:val="24"/>
              </w:rPr>
              <w:t xml:space="preserve">(Optional) </w:t>
            </w:r>
            <w:r w:rsidRPr="00D83CFE">
              <w:rPr>
                <w:rFonts w:ascii="Times New Roman" w:hAnsi="Times New Roman" w:cs="Times New Roman"/>
                <w:sz w:val="24"/>
                <w:szCs w:val="24"/>
              </w:rPr>
              <w:t>Compile a professional leadership portfolio demonstrating mastery of course competencies.</w:t>
            </w:r>
          </w:p>
        </w:tc>
        <w:tc>
          <w:tcPr>
            <w:tcW w:w="4602" w:type="dxa"/>
            <w:tcBorders>
              <w:top w:val="single" w:sz="4" w:space="0" w:color="auto"/>
              <w:left w:val="single" w:sz="4" w:space="0" w:color="auto"/>
              <w:bottom w:val="single" w:sz="4" w:space="0" w:color="auto"/>
              <w:right w:val="single" w:sz="4" w:space="0" w:color="auto"/>
            </w:tcBorders>
          </w:tcPr>
          <w:p w14:paraId="4FA2A92C" w14:textId="32A03EF9" w:rsidR="00A442C1" w:rsidRPr="00D83CFE" w:rsidRDefault="00A442C1" w:rsidP="00584885">
            <w:pPr>
              <w:rPr>
                <w:rFonts w:ascii="Times New Roman" w:hAnsi="Times New Roman" w:cs="Times New Roman"/>
                <w:sz w:val="24"/>
                <w:szCs w:val="24"/>
              </w:rPr>
            </w:pPr>
            <w:r w:rsidRPr="00D83CFE">
              <w:rPr>
                <w:rFonts w:ascii="Times New Roman" w:hAnsi="Times New Roman" w:cs="Times New Roman"/>
                <w:sz w:val="24"/>
                <w:szCs w:val="24"/>
              </w:rPr>
              <w:t xml:space="preserve">Compilation may include </w:t>
            </w:r>
          </w:p>
          <w:p w14:paraId="178F4E5D" w14:textId="3214274C" w:rsidR="00A442C1" w:rsidRPr="00D83CFE" w:rsidRDefault="00A442C1" w:rsidP="00584885">
            <w:pPr>
              <w:pStyle w:val="ListParagraph"/>
              <w:numPr>
                <w:ilvl w:val="0"/>
                <w:numId w:val="49"/>
              </w:numPr>
              <w:rPr>
                <w:rFonts w:ascii="Times New Roman" w:eastAsia="Times New Roman" w:hAnsi="Times New Roman" w:cs="Times New Roman"/>
                <w:sz w:val="24"/>
                <w:szCs w:val="24"/>
              </w:rPr>
            </w:pPr>
            <w:r w:rsidRPr="00D83CFE">
              <w:rPr>
                <w:rFonts w:ascii="Times New Roman" w:hAnsi="Times New Roman" w:cs="Times New Roman"/>
                <w:sz w:val="24"/>
                <w:szCs w:val="24"/>
              </w:rPr>
              <w:t>mission plans</w:t>
            </w:r>
          </w:p>
          <w:p w14:paraId="5505B684" w14:textId="77777777" w:rsidR="00A442C1" w:rsidRPr="00D83CFE" w:rsidRDefault="00A442C1" w:rsidP="00584885">
            <w:pPr>
              <w:pStyle w:val="ListParagraph"/>
              <w:numPr>
                <w:ilvl w:val="0"/>
                <w:numId w:val="49"/>
              </w:numPr>
              <w:rPr>
                <w:rFonts w:ascii="Times New Roman" w:eastAsia="Times New Roman" w:hAnsi="Times New Roman" w:cs="Times New Roman"/>
                <w:sz w:val="24"/>
                <w:szCs w:val="24"/>
              </w:rPr>
            </w:pPr>
            <w:r w:rsidRPr="00D83CFE">
              <w:rPr>
                <w:rFonts w:ascii="Times New Roman" w:hAnsi="Times New Roman" w:cs="Times New Roman"/>
                <w:sz w:val="24"/>
                <w:szCs w:val="24"/>
              </w:rPr>
              <w:t>reflections</w:t>
            </w:r>
          </w:p>
          <w:p w14:paraId="2088DD76" w14:textId="77777777" w:rsidR="00A442C1" w:rsidRPr="00D83CFE" w:rsidRDefault="00A442C1" w:rsidP="00584885">
            <w:pPr>
              <w:pStyle w:val="ListParagraph"/>
              <w:numPr>
                <w:ilvl w:val="0"/>
                <w:numId w:val="49"/>
              </w:numPr>
              <w:rPr>
                <w:rFonts w:ascii="Times New Roman" w:eastAsia="Times New Roman" w:hAnsi="Times New Roman" w:cs="Times New Roman"/>
                <w:sz w:val="24"/>
                <w:szCs w:val="24"/>
              </w:rPr>
            </w:pPr>
            <w:r w:rsidRPr="00D83CFE">
              <w:rPr>
                <w:rFonts w:ascii="Times New Roman" w:hAnsi="Times New Roman" w:cs="Times New Roman"/>
                <w:sz w:val="24"/>
                <w:szCs w:val="24"/>
              </w:rPr>
              <w:t>assessments</w:t>
            </w:r>
          </w:p>
          <w:p w14:paraId="7266D74F" w14:textId="77777777" w:rsidR="00A442C1" w:rsidRPr="00D83CFE" w:rsidRDefault="00A442C1" w:rsidP="00584885">
            <w:pPr>
              <w:pStyle w:val="ListParagraph"/>
              <w:numPr>
                <w:ilvl w:val="0"/>
                <w:numId w:val="49"/>
              </w:numPr>
              <w:rPr>
                <w:rFonts w:ascii="Times New Roman" w:eastAsia="Times New Roman" w:hAnsi="Times New Roman" w:cs="Times New Roman"/>
                <w:sz w:val="24"/>
                <w:szCs w:val="24"/>
              </w:rPr>
            </w:pPr>
            <w:r w:rsidRPr="00D83CFE">
              <w:rPr>
                <w:rFonts w:ascii="Times New Roman" w:hAnsi="Times New Roman" w:cs="Times New Roman"/>
                <w:sz w:val="24"/>
                <w:szCs w:val="24"/>
              </w:rPr>
              <w:t>evidence of leadership behaviors</w:t>
            </w:r>
          </w:p>
          <w:p w14:paraId="39D2C5AF" w14:textId="0D97B287" w:rsidR="00A442C1" w:rsidRPr="00722426" w:rsidRDefault="00A442C1" w:rsidP="00584885">
            <w:pPr>
              <w:pStyle w:val="ListParagraph"/>
              <w:numPr>
                <w:ilvl w:val="0"/>
                <w:numId w:val="49"/>
              </w:numPr>
              <w:rPr>
                <w:rFonts w:ascii="Times New Roman" w:eastAsia="Times New Roman" w:hAnsi="Times New Roman" w:cs="Times New Roman"/>
                <w:sz w:val="24"/>
                <w:szCs w:val="24"/>
              </w:rPr>
            </w:pPr>
            <w:r w:rsidRPr="00D83CFE">
              <w:rPr>
                <w:rFonts w:ascii="Times New Roman" w:hAnsi="Times New Roman" w:cs="Times New Roman"/>
                <w:sz w:val="24"/>
                <w:szCs w:val="24"/>
              </w:rPr>
              <w:t>capstone documentation</w:t>
            </w:r>
            <w:r>
              <w:rPr>
                <w:rFonts w:ascii="Times New Roman" w:hAnsi="Times New Roman" w:cs="Times New Roman"/>
                <w:sz w:val="24"/>
                <w:szCs w:val="24"/>
              </w:rPr>
              <w:t>.</w:t>
            </w:r>
          </w:p>
          <w:p w14:paraId="2F06501A" w14:textId="77777777" w:rsidR="00A442C1" w:rsidRDefault="00A442C1" w:rsidP="00584885">
            <w:pPr>
              <w:rPr>
                <w:rFonts w:ascii="Times New Roman" w:hAnsi="Times New Roman" w:cs="Times New Roman"/>
                <w:sz w:val="24"/>
                <w:szCs w:val="24"/>
              </w:rPr>
            </w:pPr>
          </w:p>
          <w:p w14:paraId="2A57E278" w14:textId="50FDBFE1" w:rsidR="00A442C1" w:rsidRPr="00D83CFE" w:rsidRDefault="00A442C1" w:rsidP="00584885">
            <w:pPr>
              <w:rPr>
                <w:rFonts w:ascii="Times New Roman" w:eastAsia="Times New Roman" w:hAnsi="Times New Roman" w:cs="Times New Roman"/>
                <w:sz w:val="24"/>
                <w:szCs w:val="24"/>
              </w:rPr>
            </w:pPr>
            <w:r w:rsidRPr="00722426">
              <w:rPr>
                <w:rFonts w:ascii="Times New Roman" w:hAnsi="Times New Roman" w:cs="Times New Roman"/>
                <w:sz w:val="24"/>
                <w:szCs w:val="24"/>
              </w:rPr>
              <w:t>The portfolio should demonstrate growth, proficiency, and readiness for future leadership opportunities.</w:t>
            </w:r>
          </w:p>
        </w:tc>
        <w:tc>
          <w:tcPr>
            <w:tcW w:w="4240" w:type="dxa"/>
          </w:tcPr>
          <w:p w14:paraId="683EDCFC"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5D3B6E73" w14:textId="1A662C33"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do mission plans show your ability to think strategically and lead effectively?</w:t>
            </w:r>
          </w:p>
          <w:p w14:paraId="1220BD4C" w14:textId="77777777"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it valuable to revisit both successes and challenges from your experiences?</w:t>
            </w:r>
          </w:p>
          <w:p w14:paraId="480E833F" w14:textId="322678C1"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do assessments provide meaningful evidence of your progress and strengths?</w:t>
            </w:r>
          </w:p>
          <w:p w14:paraId="6FCDD3DD" w14:textId="40D68EE5"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it necessary to document examples of leadership behaviors you demonstrate?</w:t>
            </w:r>
          </w:p>
          <w:p w14:paraId="688C7CB6" w14:textId="46DFEB05"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does showing evidence matter more than simply describing what you did?</w:t>
            </w:r>
          </w:p>
          <w:p w14:paraId="5E67A732" w14:textId="0B410C26"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might this portfolio be valuable for future opportunities (e.g., college, military, employment)?</w:t>
            </w:r>
          </w:p>
          <w:p w14:paraId="6753BCFB" w14:textId="7F14F67A"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will you select which items best represent your leadership skills?</w:t>
            </w:r>
          </w:p>
          <w:p w14:paraId="0897DE94" w14:textId="541C1F3A" w:rsidR="00A442C1" w:rsidRPr="00D83CFE" w:rsidRDefault="00A442C1" w:rsidP="00584885">
            <w:pPr>
              <w:pStyle w:val="ListParagraph"/>
              <w:numPr>
                <w:ilvl w:val="0"/>
                <w:numId w:val="5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is the most appropriate format for your portfolio?</w:t>
            </w:r>
          </w:p>
        </w:tc>
        <w:tc>
          <w:tcPr>
            <w:tcW w:w="2425" w:type="dxa"/>
          </w:tcPr>
          <w:p w14:paraId="01012A3D" w14:textId="7CF201F6"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9.C, 9.LU, 10.C, 10.LU,  11.C, 11.LU, 12.C, 12.LU</w:t>
            </w:r>
          </w:p>
        </w:tc>
      </w:tr>
      <w:tr w:rsidR="00A442C1" w:rsidRPr="00D83CFE" w14:paraId="71487F0A" w14:textId="6B4234B9" w:rsidTr="00C753F8">
        <w:tblPrEx>
          <w:tblCellMar>
            <w:left w:w="115" w:type="dxa"/>
            <w:right w:w="115" w:type="dxa"/>
          </w:tblCellMar>
        </w:tblPrEx>
        <w:trPr>
          <w:trHeight w:val="296"/>
        </w:trPr>
        <w:tc>
          <w:tcPr>
            <w:tcW w:w="11965" w:type="dxa"/>
            <w:gridSpan w:val="4"/>
            <w:shd w:val="clear" w:color="auto" w:fill="AEAAAA" w:themeFill="background2" w:themeFillShade="BF"/>
          </w:tcPr>
          <w:p w14:paraId="17A6B3B2" w14:textId="7F05607A" w:rsidR="00A442C1" w:rsidRPr="00D83CFE" w:rsidRDefault="00A442C1" w:rsidP="00584885">
            <w:pPr>
              <w:rPr>
                <w:rFonts w:ascii="Times New Roman" w:eastAsia="Times New Roman" w:hAnsi="Times New Roman" w:cs="Times New Roman"/>
                <w:b/>
                <w:bCs/>
                <w:sz w:val="24"/>
                <w:szCs w:val="24"/>
              </w:rPr>
            </w:pPr>
            <w:r w:rsidRPr="00D83CFE">
              <w:rPr>
                <w:rFonts w:ascii="Times New Roman" w:eastAsia="Times New Roman" w:hAnsi="Times New Roman" w:cs="Times New Roman"/>
                <w:b/>
                <w:bCs/>
                <w:sz w:val="24"/>
                <w:szCs w:val="24"/>
              </w:rPr>
              <w:t>Understanding Military Structure, Culture, Customs, and Courtesies</w:t>
            </w:r>
          </w:p>
        </w:tc>
        <w:tc>
          <w:tcPr>
            <w:tcW w:w="2425" w:type="dxa"/>
            <w:shd w:val="clear" w:color="auto" w:fill="AEAAAA" w:themeFill="background2" w:themeFillShade="BF"/>
          </w:tcPr>
          <w:p w14:paraId="2DE9FCDF" w14:textId="77777777" w:rsidR="00A442C1" w:rsidRPr="00D83CFE" w:rsidRDefault="00A442C1" w:rsidP="00584885">
            <w:pPr>
              <w:rPr>
                <w:rFonts w:ascii="Times New Roman" w:eastAsia="Times New Roman" w:hAnsi="Times New Roman" w:cs="Times New Roman"/>
                <w:b/>
                <w:bCs/>
                <w:sz w:val="24"/>
                <w:szCs w:val="24"/>
              </w:rPr>
            </w:pPr>
          </w:p>
        </w:tc>
      </w:tr>
      <w:tr w:rsidR="00A442C1" w:rsidRPr="00D83CFE" w14:paraId="50B318C6" w14:textId="0496B0E6" w:rsidTr="00C753F8">
        <w:tblPrEx>
          <w:tblCellMar>
            <w:left w:w="115" w:type="dxa"/>
            <w:right w:w="115" w:type="dxa"/>
          </w:tblCellMar>
        </w:tblPrEx>
        <w:tc>
          <w:tcPr>
            <w:tcW w:w="728" w:type="dxa"/>
          </w:tcPr>
          <w:p w14:paraId="024963F7" w14:textId="7E6E4611"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2395" w:type="dxa"/>
            <w:shd w:val="clear" w:color="auto" w:fill="FFFFFF" w:themeFill="background1"/>
            <w:tcMar>
              <w:top w:w="43" w:type="dxa"/>
              <w:left w:w="115" w:type="dxa"/>
              <w:bottom w:w="43" w:type="dxa"/>
              <w:right w:w="115" w:type="dxa"/>
            </w:tcMar>
          </w:tcPr>
          <w:p w14:paraId="548CA48A" w14:textId="28B9C60B"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Identify the functions and mission sets of the United States armed services.</w:t>
            </w:r>
          </w:p>
        </w:tc>
        <w:tc>
          <w:tcPr>
            <w:tcW w:w="4602" w:type="dxa"/>
          </w:tcPr>
          <w:p w14:paraId="79EF4E96" w14:textId="77777777"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Identification should include</w:t>
            </w:r>
          </w:p>
          <w:p w14:paraId="5AB10270" w14:textId="552BF85B" w:rsidR="00A442C1" w:rsidRPr="00D83CFE" w:rsidRDefault="00A442C1" w:rsidP="00584885">
            <w:pPr>
              <w:pStyle w:val="ListParagraph"/>
              <w:numPr>
                <w:ilvl w:val="0"/>
                <w:numId w:val="6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Army</w:t>
            </w:r>
          </w:p>
          <w:p w14:paraId="56E04B91" w14:textId="6B729179" w:rsidR="00A442C1" w:rsidRPr="00D83CFE" w:rsidRDefault="00A442C1" w:rsidP="00584885">
            <w:pPr>
              <w:pStyle w:val="ListParagraph"/>
              <w:numPr>
                <w:ilvl w:val="0"/>
                <w:numId w:val="6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Marine Corps</w:t>
            </w:r>
          </w:p>
          <w:p w14:paraId="3AA4E5D5" w14:textId="55A386F7" w:rsidR="00A442C1" w:rsidRPr="00080827" w:rsidRDefault="00A442C1" w:rsidP="00584885">
            <w:pPr>
              <w:pStyle w:val="ListParagraph"/>
              <w:numPr>
                <w:ilvl w:val="0"/>
                <w:numId w:val="67"/>
              </w:numPr>
            </w:pPr>
            <w:r w:rsidRPr="00D83CFE">
              <w:rPr>
                <w:rFonts w:ascii="Times New Roman" w:eastAsia="Times New Roman" w:hAnsi="Times New Roman" w:cs="Times New Roman"/>
                <w:sz w:val="24"/>
                <w:szCs w:val="24"/>
              </w:rPr>
              <w:t>Navy</w:t>
            </w:r>
          </w:p>
          <w:p w14:paraId="42821E42" w14:textId="2CD318BA" w:rsidR="00A442C1" w:rsidRPr="00D83CFE" w:rsidRDefault="00A442C1" w:rsidP="00584885">
            <w:pPr>
              <w:pStyle w:val="ListParagraph"/>
              <w:numPr>
                <w:ilvl w:val="0"/>
                <w:numId w:val="6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Coast Guard</w:t>
            </w:r>
          </w:p>
          <w:p w14:paraId="15218A3B" w14:textId="77777777" w:rsidR="00A442C1" w:rsidRPr="00D83CFE" w:rsidRDefault="00A442C1" w:rsidP="00584885">
            <w:pPr>
              <w:pStyle w:val="ListParagraph"/>
              <w:numPr>
                <w:ilvl w:val="0"/>
                <w:numId w:val="6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Air Force</w:t>
            </w:r>
          </w:p>
          <w:p w14:paraId="28558913" w14:textId="532CC932" w:rsidR="00A442C1" w:rsidRPr="00D83CFE" w:rsidRDefault="00A442C1" w:rsidP="00584885">
            <w:pPr>
              <w:pStyle w:val="ListParagraph"/>
              <w:numPr>
                <w:ilvl w:val="0"/>
                <w:numId w:val="6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lastRenderedPageBreak/>
              <w:t>Space Force</w:t>
            </w:r>
          </w:p>
          <w:p w14:paraId="78F7A74C" w14:textId="761634F2" w:rsidR="00A442C1" w:rsidRPr="00D83CFE" w:rsidRDefault="00A442C1" w:rsidP="00584885">
            <w:pPr>
              <w:pStyle w:val="ListParagraph"/>
              <w:numPr>
                <w:ilvl w:val="0"/>
                <w:numId w:val="6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National Guard</w:t>
            </w:r>
          </w:p>
          <w:p w14:paraId="378DE687" w14:textId="19CA3928" w:rsidR="00A442C1" w:rsidRDefault="00A442C1" w:rsidP="00584885">
            <w:pPr>
              <w:pStyle w:val="ListParagraph"/>
              <w:numPr>
                <w:ilvl w:val="0"/>
                <w:numId w:val="6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Reserves</w:t>
            </w:r>
            <w:r>
              <w:rPr>
                <w:rFonts w:ascii="Times New Roman" w:eastAsia="Times New Roman" w:hAnsi="Times New Roman" w:cs="Times New Roman"/>
                <w:sz w:val="24"/>
                <w:szCs w:val="24"/>
              </w:rPr>
              <w:t>.</w:t>
            </w:r>
          </w:p>
          <w:p w14:paraId="727C042D" w14:textId="77777777" w:rsidR="004C570F" w:rsidRDefault="004C570F" w:rsidP="00584885">
            <w:pPr>
              <w:rPr>
                <w:rFonts w:ascii="Times New Roman" w:eastAsia="Times New Roman" w:hAnsi="Times New Roman" w:cs="Times New Roman"/>
                <w:sz w:val="24"/>
                <w:szCs w:val="24"/>
              </w:rPr>
            </w:pPr>
          </w:p>
          <w:p w14:paraId="4FDA1960" w14:textId="5DDFEC60" w:rsidR="00A442C1" w:rsidRPr="00722426" w:rsidRDefault="00A442C1" w:rsidP="00584885">
            <w:pPr>
              <w:rPr>
                <w:rFonts w:ascii="Times New Roman" w:eastAsia="Times New Roman" w:hAnsi="Times New Roman" w:cs="Times New Roman"/>
                <w:sz w:val="24"/>
                <w:szCs w:val="24"/>
              </w:rPr>
            </w:pPr>
            <w:r w:rsidRPr="00722426">
              <w:rPr>
                <w:rFonts w:ascii="Times New Roman" w:eastAsia="Times New Roman" w:hAnsi="Times New Roman" w:cs="Times New Roman"/>
                <w:sz w:val="24"/>
                <w:szCs w:val="24"/>
              </w:rPr>
              <w:t>Identification should also include a brief understanding of each service’s primary roles, operational focus, and contributions to national defense.</w:t>
            </w:r>
          </w:p>
          <w:p w14:paraId="7D0C60FF" w14:textId="77777777" w:rsidR="00A442C1" w:rsidRPr="00D83CFE" w:rsidRDefault="00A442C1" w:rsidP="00584885">
            <w:pPr>
              <w:rPr>
                <w:rFonts w:ascii="Times New Roman" w:eastAsia="Times New Roman" w:hAnsi="Times New Roman" w:cs="Times New Roman"/>
                <w:sz w:val="24"/>
                <w:szCs w:val="24"/>
              </w:rPr>
            </w:pPr>
          </w:p>
          <w:p w14:paraId="3291299D" w14:textId="79A255E0"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b/>
                <w:bCs/>
                <w:sz w:val="24"/>
                <w:szCs w:val="24"/>
              </w:rPr>
              <w:t>Teacher Resource:</w:t>
            </w:r>
            <w:r w:rsidRPr="00D83CF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Learn About the </w:t>
            </w:r>
            <w:hyperlink r:id="rId38" w:history="1">
              <w:r w:rsidRPr="00D83CFE">
                <w:rPr>
                  <w:rStyle w:val="Hyperlink"/>
                  <w:rFonts w:ascii="Times New Roman" w:eastAsia="Times New Roman" w:hAnsi="Times New Roman" w:cs="Times New Roman"/>
                  <w:sz w:val="24"/>
                  <w:szCs w:val="24"/>
                </w:rPr>
                <w:t>U</w:t>
              </w:r>
              <w:r>
                <w:rPr>
                  <w:rStyle w:val="Hyperlink"/>
                  <w:rFonts w:ascii="Times New Roman" w:eastAsia="Times New Roman" w:hAnsi="Times New Roman" w:cs="Times New Roman"/>
                  <w:sz w:val="24"/>
                  <w:szCs w:val="24"/>
                </w:rPr>
                <w:t>.</w:t>
              </w:r>
              <w:r w:rsidRPr="00D83CFE">
                <w:rPr>
                  <w:rStyle w:val="Hyperlink"/>
                  <w:rFonts w:ascii="Times New Roman" w:eastAsia="Times New Roman" w:hAnsi="Times New Roman" w:cs="Times New Roman"/>
                  <w:sz w:val="24"/>
                  <w:szCs w:val="24"/>
                </w:rPr>
                <w:t>S</w:t>
              </w:r>
              <w:r>
                <w:rPr>
                  <w:rStyle w:val="Hyperlink"/>
                  <w:rFonts w:ascii="Times New Roman" w:eastAsia="Times New Roman" w:hAnsi="Times New Roman" w:cs="Times New Roman"/>
                  <w:sz w:val="24"/>
                  <w:szCs w:val="24"/>
                </w:rPr>
                <w:t>.</w:t>
              </w:r>
              <w:r w:rsidRPr="00D83CFE">
                <w:rPr>
                  <w:rStyle w:val="Hyperlink"/>
                  <w:rFonts w:ascii="Times New Roman" w:eastAsia="Times New Roman" w:hAnsi="Times New Roman" w:cs="Times New Roman"/>
                  <w:sz w:val="24"/>
                  <w:szCs w:val="24"/>
                </w:rPr>
                <w:t xml:space="preserve"> Military</w:t>
              </w:r>
              <w:r w:rsidRPr="00D83CFE">
                <w:rPr>
                  <w:rStyle w:val="Hyperlink"/>
                  <w:rFonts w:ascii="Times New Roman" w:hAnsi="Times New Roman" w:cs="Times New Roman"/>
                  <w:sz w:val="24"/>
                  <w:szCs w:val="24"/>
                </w:rPr>
                <w:t xml:space="preserve"> Branches</w:t>
              </w:r>
            </w:hyperlink>
            <w:r w:rsidRPr="00D83CFE">
              <w:rPr>
                <w:rFonts w:ascii="Times New Roman" w:eastAsia="Times New Roman" w:hAnsi="Times New Roman" w:cs="Times New Roman"/>
                <w:sz w:val="24"/>
                <w:szCs w:val="24"/>
              </w:rPr>
              <w:t>, USA.gov</w:t>
            </w:r>
          </w:p>
        </w:tc>
        <w:tc>
          <w:tcPr>
            <w:tcW w:w="4240" w:type="dxa"/>
          </w:tcPr>
          <w:p w14:paraId="4EB08E7B"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lastRenderedPageBreak/>
              <w:t>Process/Skill Questions:</w:t>
            </w:r>
          </w:p>
          <w:p w14:paraId="6DFFFF91" w14:textId="77777777" w:rsidR="00A442C1" w:rsidRPr="00D83CFE" w:rsidRDefault="00A442C1" w:rsidP="00584885">
            <w:pPr>
              <w:pStyle w:val="ListParagraph"/>
              <w:numPr>
                <w:ilvl w:val="0"/>
                <w:numId w:val="52"/>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was each branch of the United States armed services founded?</w:t>
            </w:r>
          </w:p>
          <w:p w14:paraId="7F85FB29" w14:textId="77777777" w:rsidR="00A442C1" w:rsidRPr="00D83CFE" w:rsidRDefault="00A442C1" w:rsidP="00584885">
            <w:pPr>
              <w:pStyle w:val="ListParagraph"/>
              <w:numPr>
                <w:ilvl w:val="0"/>
                <w:numId w:val="52"/>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do the missions of each branch differ?</w:t>
            </w:r>
          </w:p>
          <w:p w14:paraId="05F63099" w14:textId="6F5E7CC7" w:rsidR="00A442C1" w:rsidRPr="00D83CFE" w:rsidRDefault="00A442C1" w:rsidP="00584885">
            <w:pPr>
              <w:pStyle w:val="ListParagraph"/>
              <w:numPr>
                <w:ilvl w:val="0"/>
                <w:numId w:val="52"/>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lastRenderedPageBreak/>
              <w:t>What are the procedures for entering the service under each branch?</w:t>
            </w:r>
          </w:p>
        </w:tc>
        <w:tc>
          <w:tcPr>
            <w:tcW w:w="2425" w:type="dxa"/>
          </w:tcPr>
          <w:p w14:paraId="240D1407" w14:textId="0EC7F935"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lastRenderedPageBreak/>
              <w:t>English: 9.RV, 9.RI, 10.RV, 10.RI, 11.RV, 11.RI, 12.RV, 12.RI</w:t>
            </w:r>
          </w:p>
        </w:tc>
      </w:tr>
      <w:tr w:rsidR="00A442C1" w:rsidRPr="00D83CFE" w14:paraId="76FAEF12" w14:textId="24C60FAC" w:rsidTr="00C753F8">
        <w:tblPrEx>
          <w:tblCellMar>
            <w:left w:w="115" w:type="dxa"/>
            <w:right w:w="115" w:type="dxa"/>
          </w:tblCellMar>
        </w:tblPrEx>
        <w:tc>
          <w:tcPr>
            <w:tcW w:w="728" w:type="dxa"/>
          </w:tcPr>
          <w:p w14:paraId="7E7ABDEC" w14:textId="40AC457D"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2395" w:type="dxa"/>
            <w:shd w:val="clear" w:color="auto" w:fill="FFFFFF" w:themeFill="background1"/>
            <w:tcMar>
              <w:top w:w="43" w:type="dxa"/>
              <w:left w:w="115" w:type="dxa"/>
              <w:bottom w:w="43" w:type="dxa"/>
              <w:right w:w="115" w:type="dxa"/>
            </w:tcMar>
          </w:tcPr>
          <w:p w14:paraId="45D5097C" w14:textId="55CFEC26"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Define the core values of each branch of the service. </w:t>
            </w:r>
          </w:p>
        </w:tc>
        <w:tc>
          <w:tcPr>
            <w:tcW w:w="4602" w:type="dxa"/>
          </w:tcPr>
          <w:p w14:paraId="24A34A45" w14:textId="77777777"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Definition should include</w:t>
            </w:r>
          </w:p>
          <w:p w14:paraId="2764F217" w14:textId="223BF43B" w:rsidR="00A442C1" w:rsidRPr="00D83CFE" w:rsidRDefault="00A442C1" w:rsidP="00584885">
            <w:pPr>
              <w:pStyle w:val="ListParagraph"/>
              <w:numPr>
                <w:ilvl w:val="0"/>
                <w:numId w:val="62"/>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the core values, ethical standards, and guiding beliefs that shape how members of the U.S. military are expected to think, act, and lead</w:t>
            </w:r>
          </w:p>
          <w:p w14:paraId="36D2E882" w14:textId="79573BBA" w:rsidR="00A442C1" w:rsidRPr="00D83CFE" w:rsidRDefault="00A442C1" w:rsidP="00584885">
            <w:pPr>
              <w:pStyle w:val="ListParagraph"/>
              <w:numPr>
                <w:ilvl w:val="0"/>
                <w:numId w:val="62"/>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the core values of each branch that reflect its mission, identity, and traditions</w:t>
            </w:r>
          </w:p>
          <w:p w14:paraId="18D9B28A" w14:textId="68999802" w:rsidR="00A442C1" w:rsidRPr="00D83CFE" w:rsidRDefault="00A442C1" w:rsidP="00584885">
            <w:pPr>
              <w:pStyle w:val="ListParagraph"/>
              <w:numPr>
                <w:ilvl w:val="0"/>
                <w:numId w:val="62"/>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connecting core values to real-world behaviors</w:t>
            </w:r>
            <w:r>
              <w:rPr>
                <w:rFonts w:ascii="Times New Roman" w:eastAsia="Times New Roman" w:hAnsi="Times New Roman" w:cs="Times New Roman"/>
                <w:sz w:val="24"/>
                <w:szCs w:val="24"/>
              </w:rPr>
              <w:t xml:space="preserve"> t</w:t>
            </w:r>
            <w:r w:rsidRPr="00450E2B">
              <w:rPr>
                <w:rFonts w:ascii="Times New Roman" w:eastAsia="Times New Roman" w:hAnsi="Times New Roman" w:cs="Times New Roman"/>
                <w:sz w:val="24"/>
                <w:szCs w:val="24"/>
              </w:rPr>
              <w:t>o demonstrate how service members embody these principles in daily duties, operations, and public representation.</w:t>
            </w:r>
          </w:p>
        </w:tc>
        <w:tc>
          <w:tcPr>
            <w:tcW w:w="4240" w:type="dxa"/>
          </w:tcPr>
          <w:p w14:paraId="6656E3D7"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2E439A7C" w14:textId="626085ED" w:rsidR="00A442C1" w:rsidRPr="00D83CFE" w:rsidRDefault="00A442C1" w:rsidP="00584885">
            <w:pPr>
              <w:pStyle w:val="ListParagraph"/>
              <w:numPr>
                <w:ilvl w:val="0"/>
                <w:numId w:val="56"/>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are the core values of each branch of the U.S. armed services?</w:t>
            </w:r>
          </w:p>
          <w:p w14:paraId="728A5CC3" w14:textId="3CA805D0" w:rsidR="00A442C1" w:rsidRPr="00D83CFE" w:rsidRDefault="00A442C1" w:rsidP="00584885">
            <w:pPr>
              <w:pStyle w:val="ListParagraph"/>
              <w:numPr>
                <w:ilvl w:val="0"/>
                <w:numId w:val="56"/>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are the core values of each branch similar? How do they differ?</w:t>
            </w:r>
          </w:p>
          <w:p w14:paraId="753E7631" w14:textId="77777777" w:rsidR="00A442C1" w:rsidRPr="00D83CFE" w:rsidRDefault="00A442C1" w:rsidP="00584885">
            <w:pPr>
              <w:pStyle w:val="ListParagraph"/>
              <w:numPr>
                <w:ilvl w:val="0"/>
                <w:numId w:val="56"/>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do service members demonstrate their respective branch’s values in daily duties and decision‑making?</w:t>
            </w:r>
          </w:p>
          <w:p w14:paraId="72A31F76" w14:textId="78491CC0" w:rsidR="00A442C1" w:rsidRPr="00D83CFE" w:rsidRDefault="00A442C1" w:rsidP="00584885">
            <w:pPr>
              <w:pStyle w:val="ListParagraph"/>
              <w:numPr>
                <w:ilvl w:val="0"/>
                <w:numId w:val="52"/>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impact do these branch-specific values have on teamwork, leadership, and mission success across the military?</w:t>
            </w:r>
          </w:p>
        </w:tc>
        <w:tc>
          <w:tcPr>
            <w:tcW w:w="2425" w:type="dxa"/>
          </w:tcPr>
          <w:p w14:paraId="5D540160" w14:textId="28B02B0A"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9.RV, 9.RI, 10.RV, 10.RI, 11.RV, 11.RI, 12.RV, 12.RI</w:t>
            </w:r>
          </w:p>
        </w:tc>
      </w:tr>
      <w:tr w:rsidR="00A442C1" w:rsidRPr="00D83CFE" w14:paraId="6CED89BC" w14:textId="7AC5B7CB" w:rsidTr="00C753F8">
        <w:tblPrEx>
          <w:tblCellMar>
            <w:left w:w="115" w:type="dxa"/>
            <w:right w:w="115" w:type="dxa"/>
          </w:tblCellMar>
        </w:tblPrEx>
        <w:tc>
          <w:tcPr>
            <w:tcW w:w="728" w:type="dxa"/>
          </w:tcPr>
          <w:p w14:paraId="5E4F0F80" w14:textId="4F58C971"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2395" w:type="dxa"/>
            <w:shd w:val="clear" w:color="auto" w:fill="FFFFFF" w:themeFill="background1"/>
            <w:tcMar>
              <w:top w:w="43" w:type="dxa"/>
              <w:left w:w="115" w:type="dxa"/>
              <w:bottom w:w="43" w:type="dxa"/>
              <w:right w:w="115" w:type="dxa"/>
            </w:tcMar>
          </w:tcPr>
          <w:p w14:paraId="1A12920C" w14:textId="58638C3C"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Explain rank structure</w:t>
            </w:r>
            <w:r>
              <w:rPr>
                <w:rFonts w:ascii="Times New Roman" w:eastAsia="Times New Roman" w:hAnsi="Times New Roman" w:cs="Times New Roman"/>
                <w:sz w:val="24"/>
                <w:szCs w:val="24"/>
              </w:rPr>
              <w:t>s</w:t>
            </w:r>
            <w:r w:rsidRPr="00D83CFE">
              <w:rPr>
                <w:rFonts w:ascii="Times New Roman" w:eastAsia="Times New Roman" w:hAnsi="Times New Roman" w:cs="Times New Roman"/>
                <w:sz w:val="24"/>
                <w:szCs w:val="24"/>
              </w:rPr>
              <w:t xml:space="preserve"> of the United States armed services.</w:t>
            </w:r>
          </w:p>
        </w:tc>
        <w:tc>
          <w:tcPr>
            <w:tcW w:w="4602" w:type="dxa"/>
          </w:tcPr>
          <w:p w14:paraId="7F5AAEB6" w14:textId="77777777"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Explanation should include</w:t>
            </w:r>
          </w:p>
          <w:p w14:paraId="5A3D4778" w14:textId="6931805F" w:rsidR="00A442C1" w:rsidRPr="00D83CFE" w:rsidRDefault="00A442C1" w:rsidP="00584885">
            <w:pPr>
              <w:pStyle w:val="ListParagraph"/>
              <w:numPr>
                <w:ilvl w:val="0"/>
                <w:numId w:val="66"/>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the difference between officers and enlisted ranks</w:t>
            </w:r>
            <w:r>
              <w:rPr>
                <w:rFonts w:ascii="Times New Roman" w:eastAsia="Times New Roman" w:hAnsi="Times New Roman" w:cs="Times New Roman"/>
                <w:sz w:val="24"/>
                <w:szCs w:val="24"/>
              </w:rPr>
              <w:t xml:space="preserve"> </w:t>
            </w:r>
            <w:r w:rsidRPr="007119AB">
              <w:rPr>
                <w:rFonts w:ascii="Times New Roman" w:eastAsia="Times New Roman" w:hAnsi="Times New Roman" w:cs="Times New Roman"/>
                <w:sz w:val="24"/>
                <w:szCs w:val="24"/>
              </w:rPr>
              <w:t>in terms of roles, responsibilities, and leadership expectations</w:t>
            </w:r>
          </w:p>
          <w:p w14:paraId="2D13F53B" w14:textId="47F638C6" w:rsidR="00A442C1" w:rsidRPr="00D83CFE" w:rsidRDefault="00A442C1" w:rsidP="00584885">
            <w:pPr>
              <w:pStyle w:val="ListParagraph"/>
              <w:numPr>
                <w:ilvl w:val="0"/>
                <w:numId w:val="66"/>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organizational hierarchy that guide how members of the military interact</w:t>
            </w:r>
            <w:r>
              <w:rPr>
                <w:rFonts w:ascii="Times New Roman" w:eastAsia="Times New Roman" w:hAnsi="Times New Roman" w:cs="Times New Roman"/>
                <w:sz w:val="24"/>
                <w:szCs w:val="24"/>
              </w:rPr>
              <w:t xml:space="preserve"> </w:t>
            </w:r>
            <w:r w:rsidRPr="007119AB">
              <w:rPr>
                <w:rFonts w:ascii="Times New Roman" w:eastAsia="Times New Roman" w:hAnsi="Times New Roman" w:cs="Times New Roman"/>
                <w:sz w:val="24"/>
                <w:szCs w:val="24"/>
              </w:rPr>
              <w:lastRenderedPageBreak/>
              <w:t>and how authority flows within each branch</w:t>
            </w:r>
          </w:p>
          <w:p w14:paraId="53FE3705" w14:textId="68B60530" w:rsidR="00A442C1" w:rsidRPr="00D83CFE" w:rsidRDefault="00A442C1" w:rsidP="00584885">
            <w:pPr>
              <w:pStyle w:val="ListParagraph"/>
              <w:numPr>
                <w:ilvl w:val="0"/>
                <w:numId w:val="66"/>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the concept of chain of command</w:t>
            </w:r>
            <w:r>
              <w:rPr>
                <w:rFonts w:ascii="Times New Roman" w:eastAsia="Times New Roman" w:hAnsi="Times New Roman" w:cs="Times New Roman"/>
                <w:sz w:val="24"/>
                <w:szCs w:val="24"/>
              </w:rPr>
              <w:t xml:space="preserve"> </w:t>
            </w:r>
            <w:r w:rsidRPr="007119AB">
              <w:rPr>
                <w:rFonts w:ascii="Times New Roman" w:eastAsia="Times New Roman" w:hAnsi="Times New Roman" w:cs="Times New Roman"/>
                <w:sz w:val="24"/>
                <w:szCs w:val="24"/>
              </w:rPr>
              <w:t>as essential for discipline, communication, and mission execution</w:t>
            </w:r>
          </w:p>
          <w:p w14:paraId="15F2963F" w14:textId="515D7BDF" w:rsidR="00A442C1" w:rsidRPr="00D83CFE" w:rsidRDefault="00A442C1" w:rsidP="00584885">
            <w:pPr>
              <w:pStyle w:val="ListParagraph"/>
              <w:numPr>
                <w:ilvl w:val="0"/>
                <w:numId w:val="66"/>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symbols and insignia</w:t>
            </w:r>
            <w:r>
              <w:rPr>
                <w:rFonts w:ascii="Times New Roman" w:eastAsia="Times New Roman" w:hAnsi="Times New Roman" w:cs="Times New Roman"/>
                <w:sz w:val="24"/>
                <w:szCs w:val="24"/>
              </w:rPr>
              <w:t xml:space="preserve"> </w:t>
            </w:r>
            <w:r w:rsidRPr="007119AB">
              <w:rPr>
                <w:rFonts w:ascii="Times New Roman" w:eastAsia="Times New Roman" w:hAnsi="Times New Roman" w:cs="Times New Roman"/>
                <w:sz w:val="24"/>
                <w:szCs w:val="24"/>
              </w:rPr>
              <w:t>that designate rank and role</w:t>
            </w:r>
          </w:p>
          <w:p w14:paraId="55798317" w14:textId="6D061AFC" w:rsidR="00A442C1" w:rsidRPr="00D83CFE" w:rsidRDefault="00A442C1" w:rsidP="00584885">
            <w:pPr>
              <w:pStyle w:val="ListParagraph"/>
              <w:numPr>
                <w:ilvl w:val="0"/>
                <w:numId w:val="66"/>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rank structures differ for Army, Marine Corps, Navy, Coast Guard, Air Force, and Space Force</w:t>
            </w:r>
            <w:r>
              <w:rPr>
                <w:rFonts w:ascii="Times New Roman" w:eastAsia="Times New Roman" w:hAnsi="Times New Roman" w:cs="Times New Roman"/>
                <w:sz w:val="24"/>
                <w:szCs w:val="24"/>
              </w:rPr>
              <w:t xml:space="preserve"> </w:t>
            </w:r>
            <w:r w:rsidRPr="007119AB">
              <w:rPr>
                <w:rFonts w:ascii="Times New Roman" w:eastAsia="Times New Roman" w:hAnsi="Times New Roman" w:cs="Times New Roman"/>
                <w:sz w:val="24"/>
                <w:szCs w:val="24"/>
              </w:rPr>
              <w:t>while maintaining shared principles of hierarchy and leadership progression</w:t>
            </w:r>
            <w:r w:rsidRPr="00D83CFE">
              <w:rPr>
                <w:rFonts w:ascii="Times New Roman" w:eastAsia="Times New Roman" w:hAnsi="Times New Roman" w:cs="Times New Roman"/>
                <w:sz w:val="24"/>
                <w:szCs w:val="24"/>
              </w:rPr>
              <w:t>.</w:t>
            </w:r>
          </w:p>
        </w:tc>
        <w:tc>
          <w:tcPr>
            <w:tcW w:w="4240" w:type="dxa"/>
          </w:tcPr>
          <w:p w14:paraId="2E6FA32C"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lastRenderedPageBreak/>
              <w:t>Process/Skill Questions:</w:t>
            </w:r>
          </w:p>
          <w:p w14:paraId="0D8195A0" w14:textId="77777777" w:rsidR="00A442C1" w:rsidRPr="00D83CFE" w:rsidRDefault="00A442C1" w:rsidP="00584885">
            <w:pPr>
              <w:pStyle w:val="ListParagraph"/>
              <w:numPr>
                <w:ilvl w:val="0"/>
                <w:numId w:val="52"/>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do you identify different ranks using insignia, uniforms, or verbal introductions?</w:t>
            </w:r>
          </w:p>
          <w:p w14:paraId="0991E320" w14:textId="77777777" w:rsidR="00A442C1" w:rsidRPr="00D83CFE" w:rsidRDefault="00A442C1" w:rsidP="00584885">
            <w:pPr>
              <w:pStyle w:val="ListParagraph"/>
              <w:numPr>
                <w:ilvl w:val="0"/>
                <w:numId w:val="52"/>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does each rank insignia mean, and what responsibilities are associated with each level?</w:t>
            </w:r>
          </w:p>
          <w:p w14:paraId="52B0EBE4" w14:textId="77777777" w:rsidR="00A442C1" w:rsidRPr="00D83CFE" w:rsidRDefault="00A442C1" w:rsidP="00584885">
            <w:pPr>
              <w:pStyle w:val="ListParagraph"/>
              <w:numPr>
                <w:ilvl w:val="0"/>
                <w:numId w:val="52"/>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lastRenderedPageBreak/>
              <w:t>What differences exist between enlisted ranks and officer ranks?</w:t>
            </w:r>
          </w:p>
          <w:p w14:paraId="31A6F40E" w14:textId="43AF93C5" w:rsidR="00A442C1" w:rsidRPr="00D83CFE" w:rsidRDefault="00A442C1" w:rsidP="00584885">
            <w:pPr>
              <w:pStyle w:val="ListParagraph"/>
              <w:numPr>
                <w:ilvl w:val="0"/>
                <w:numId w:val="52"/>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is the purpose of the military rank structure, and how does it support organization and leadership?</w:t>
            </w:r>
          </w:p>
        </w:tc>
        <w:tc>
          <w:tcPr>
            <w:tcW w:w="2425" w:type="dxa"/>
          </w:tcPr>
          <w:p w14:paraId="0E28EF45" w14:textId="096FEEBC"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lastRenderedPageBreak/>
              <w:t>English: 9.RV, 9.RI, 9.C, 9.LU, 10.RV, 10.RI, 10.C, 10.LU, 11.RV, 11.RI, 11.C, 11.LU, 12.RV, 12.RI, 12.C, 12.LU</w:t>
            </w:r>
          </w:p>
        </w:tc>
      </w:tr>
      <w:tr w:rsidR="00A442C1" w:rsidRPr="00D83CFE" w14:paraId="776C5E93" w14:textId="536FDBBE" w:rsidTr="00C753F8">
        <w:tblPrEx>
          <w:tblCellMar>
            <w:left w:w="115" w:type="dxa"/>
            <w:right w:w="115" w:type="dxa"/>
          </w:tblCellMar>
        </w:tblPrEx>
        <w:tc>
          <w:tcPr>
            <w:tcW w:w="728" w:type="dxa"/>
          </w:tcPr>
          <w:p w14:paraId="005B54BB" w14:textId="667DE969"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2395" w:type="dxa"/>
            <w:shd w:val="clear" w:color="auto" w:fill="FFFFFF" w:themeFill="background1"/>
            <w:tcMar>
              <w:top w:w="43" w:type="dxa"/>
              <w:left w:w="115" w:type="dxa"/>
              <w:bottom w:w="43" w:type="dxa"/>
              <w:right w:w="115" w:type="dxa"/>
            </w:tcMar>
          </w:tcPr>
          <w:p w14:paraId="6F8E3EFB" w14:textId="502ACC7B"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Demonstrate military customs and courtesies.</w:t>
            </w:r>
          </w:p>
          <w:p w14:paraId="4ACE2BF3" w14:textId="77777777" w:rsidR="00A442C1" w:rsidRPr="00D83CFE" w:rsidRDefault="00A442C1" w:rsidP="00584885">
            <w:pPr>
              <w:rPr>
                <w:rFonts w:ascii="Times New Roman" w:eastAsia="Times New Roman" w:hAnsi="Times New Roman" w:cs="Times New Roman"/>
                <w:sz w:val="24"/>
                <w:szCs w:val="24"/>
              </w:rPr>
            </w:pPr>
          </w:p>
        </w:tc>
        <w:tc>
          <w:tcPr>
            <w:tcW w:w="4602" w:type="dxa"/>
          </w:tcPr>
          <w:p w14:paraId="607A82FC" w14:textId="77777777"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Demonstration should include</w:t>
            </w:r>
          </w:p>
          <w:p w14:paraId="1B87EB40" w14:textId="68D347E6" w:rsidR="00A442C1" w:rsidRPr="00D83CFE" w:rsidRDefault="00A442C1" w:rsidP="00584885">
            <w:pPr>
              <w:pStyle w:val="ListParagraph"/>
              <w:numPr>
                <w:ilvl w:val="0"/>
                <w:numId w:val="5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traditional military customs that reflect pride, heritage, and discipline</w:t>
            </w:r>
            <w:r>
              <w:rPr>
                <w:rFonts w:ascii="Times New Roman" w:eastAsia="Times New Roman" w:hAnsi="Times New Roman" w:cs="Times New Roman"/>
                <w:sz w:val="24"/>
                <w:szCs w:val="24"/>
              </w:rPr>
              <w:t xml:space="preserve"> </w:t>
            </w:r>
            <w:r w:rsidRPr="007119AB">
              <w:rPr>
                <w:rFonts w:ascii="Times New Roman" w:eastAsia="Times New Roman" w:hAnsi="Times New Roman" w:cs="Times New Roman"/>
                <w:sz w:val="24"/>
                <w:szCs w:val="24"/>
              </w:rPr>
              <w:t>and reinforce unity across the force</w:t>
            </w:r>
            <w:r>
              <w:rPr>
                <w:rFonts w:ascii="Times New Roman" w:eastAsia="Times New Roman" w:hAnsi="Times New Roman" w:cs="Times New Roman"/>
                <w:sz w:val="24"/>
                <w:szCs w:val="24"/>
              </w:rPr>
              <w:t>s</w:t>
            </w:r>
          </w:p>
          <w:p w14:paraId="1151CE3D" w14:textId="3A0DCA36" w:rsidR="00A442C1" w:rsidRPr="00D83CFE" w:rsidRDefault="00A442C1" w:rsidP="00584885">
            <w:pPr>
              <w:pStyle w:val="ListParagraph"/>
              <w:numPr>
                <w:ilvl w:val="0"/>
                <w:numId w:val="5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courtesies such as proper greetings, salutes, correct address, ceremony protocols</w:t>
            </w:r>
            <w:r>
              <w:rPr>
                <w:rFonts w:ascii="Times New Roman" w:eastAsia="Times New Roman" w:hAnsi="Times New Roman" w:cs="Times New Roman"/>
                <w:sz w:val="24"/>
                <w:szCs w:val="24"/>
              </w:rPr>
              <w:t xml:space="preserve"> </w:t>
            </w:r>
            <w:r w:rsidRPr="007119AB">
              <w:rPr>
                <w:rFonts w:ascii="Times New Roman" w:eastAsia="Times New Roman" w:hAnsi="Times New Roman" w:cs="Times New Roman"/>
                <w:sz w:val="24"/>
                <w:szCs w:val="24"/>
              </w:rPr>
              <w:t>that demonstrate respect for rank, service, and tradition</w:t>
            </w:r>
          </w:p>
          <w:p w14:paraId="4858A5FB" w14:textId="0157F0A5" w:rsidR="00A442C1" w:rsidRPr="00D83CFE" w:rsidRDefault="00A442C1" w:rsidP="00584885">
            <w:pPr>
              <w:pStyle w:val="ListParagraph"/>
              <w:numPr>
                <w:ilvl w:val="0"/>
                <w:numId w:val="5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other respectful behaviors in formal and informal settings when interacting with superiors, peers, and subordinates</w:t>
            </w:r>
            <w:r>
              <w:rPr>
                <w:rFonts w:ascii="Times New Roman" w:eastAsia="Times New Roman" w:hAnsi="Times New Roman" w:cs="Times New Roman"/>
                <w:sz w:val="24"/>
                <w:szCs w:val="24"/>
              </w:rPr>
              <w:t xml:space="preserve"> t</w:t>
            </w:r>
            <w:r w:rsidRPr="007119AB">
              <w:rPr>
                <w:rFonts w:ascii="Times New Roman" w:eastAsia="Times New Roman" w:hAnsi="Times New Roman" w:cs="Times New Roman"/>
                <w:sz w:val="24"/>
                <w:szCs w:val="24"/>
              </w:rPr>
              <w:t>o maintain professionalism and cohesion</w:t>
            </w:r>
          </w:p>
          <w:p w14:paraId="746F12AE" w14:textId="1A99115D" w:rsidR="00A442C1" w:rsidRPr="00D83CFE" w:rsidRDefault="00A442C1" w:rsidP="00584885">
            <w:pPr>
              <w:pStyle w:val="ListParagraph"/>
              <w:numPr>
                <w:ilvl w:val="0"/>
                <w:numId w:val="5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customs and courtesies promote discipline, professionalism, teamwork, and mutual respect across all levels of leadership</w:t>
            </w:r>
            <w:r>
              <w:rPr>
                <w:rFonts w:ascii="Times New Roman" w:eastAsia="Times New Roman" w:hAnsi="Times New Roman" w:cs="Times New Roman"/>
                <w:sz w:val="24"/>
                <w:szCs w:val="24"/>
              </w:rPr>
              <w:t xml:space="preserve"> </w:t>
            </w:r>
            <w:r w:rsidRPr="007119AB">
              <w:rPr>
                <w:rFonts w:ascii="Times New Roman" w:eastAsia="Times New Roman" w:hAnsi="Times New Roman" w:cs="Times New Roman"/>
                <w:sz w:val="24"/>
                <w:szCs w:val="24"/>
              </w:rPr>
              <w:t>and contribute to mission effectiveness</w:t>
            </w:r>
            <w:r w:rsidRPr="00D83CFE">
              <w:rPr>
                <w:rFonts w:ascii="Times New Roman" w:eastAsia="Times New Roman" w:hAnsi="Times New Roman" w:cs="Times New Roman"/>
                <w:sz w:val="24"/>
                <w:szCs w:val="24"/>
              </w:rPr>
              <w:t>.</w:t>
            </w:r>
          </w:p>
          <w:p w14:paraId="642C91A6" w14:textId="77777777" w:rsidR="00A442C1" w:rsidRPr="00D83CFE" w:rsidRDefault="00A442C1" w:rsidP="00584885">
            <w:pPr>
              <w:rPr>
                <w:rFonts w:ascii="Times New Roman" w:eastAsia="Times New Roman" w:hAnsi="Times New Roman" w:cs="Times New Roman"/>
                <w:sz w:val="24"/>
                <w:szCs w:val="24"/>
              </w:rPr>
            </w:pPr>
          </w:p>
          <w:p w14:paraId="6278F4F3" w14:textId="4AEE2939"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b/>
                <w:bCs/>
                <w:sz w:val="24"/>
                <w:szCs w:val="24"/>
              </w:rPr>
              <w:t xml:space="preserve">Teacher Resource: </w:t>
            </w:r>
            <w:hyperlink r:id="rId39" w:history="1">
              <w:r w:rsidRPr="00D83CFE">
                <w:rPr>
                  <w:rStyle w:val="Hyperlink"/>
                  <w:rFonts w:ascii="Times New Roman" w:eastAsia="Times New Roman" w:hAnsi="Times New Roman" w:cs="Times New Roman"/>
                  <w:sz w:val="24"/>
                  <w:szCs w:val="24"/>
                </w:rPr>
                <w:t>Customs and Courtesies</w:t>
              </w:r>
            </w:hyperlink>
            <w:r w:rsidRPr="00D83CFE">
              <w:rPr>
                <w:rFonts w:ascii="Times New Roman" w:eastAsia="Times New Roman" w:hAnsi="Times New Roman" w:cs="Times New Roman"/>
                <w:sz w:val="24"/>
                <w:szCs w:val="24"/>
              </w:rPr>
              <w:t>, United States Defense Media (2014)</w:t>
            </w:r>
          </w:p>
        </w:tc>
        <w:tc>
          <w:tcPr>
            <w:tcW w:w="4240" w:type="dxa"/>
          </w:tcPr>
          <w:p w14:paraId="0BD39053"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69051750" w14:textId="77777777" w:rsidR="00A442C1" w:rsidRPr="00D83CFE" w:rsidRDefault="00A442C1" w:rsidP="00584885">
            <w:pPr>
              <w:pStyle w:val="ListParagraph"/>
              <w:numPr>
                <w:ilvl w:val="0"/>
                <w:numId w:val="5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specific behaviors show respect for the flag, national music, or passing colors?</w:t>
            </w:r>
          </w:p>
          <w:p w14:paraId="035C5160" w14:textId="77777777" w:rsidR="00A442C1" w:rsidRPr="00D83CFE" w:rsidRDefault="00A442C1" w:rsidP="00584885">
            <w:pPr>
              <w:pStyle w:val="ListParagraph"/>
              <w:numPr>
                <w:ilvl w:val="0"/>
                <w:numId w:val="5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are salutes required, and when are they not appropriate?</w:t>
            </w:r>
          </w:p>
          <w:p w14:paraId="07AA8647" w14:textId="77777777" w:rsidR="00A442C1" w:rsidRPr="00D83CFE" w:rsidRDefault="00A442C1" w:rsidP="00584885">
            <w:pPr>
              <w:pStyle w:val="ListParagraph"/>
              <w:numPr>
                <w:ilvl w:val="0"/>
                <w:numId w:val="5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When should cadets use formal titles such as “Sir,” “Ma’am,” or rank-specific greetings?</w:t>
            </w:r>
          </w:p>
          <w:p w14:paraId="7FFD4247" w14:textId="77777777" w:rsidR="00A442C1" w:rsidRPr="00D83CFE" w:rsidRDefault="00A442C1" w:rsidP="00584885">
            <w:pPr>
              <w:pStyle w:val="ListParagraph"/>
              <w:numPr>
                <w:ilvl w:val="0"/>
                <w:numId w:val="5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purpose do military customs serve in maintaining discipline and tradition?</w:t>
            </w:r>
          </w:p>
          <w:p w14:paraId="3EB56088" w14:textId="059E03F5" w:rsidR="00A442C1" w:rsidRPr="00D83CFE" w:rsidRDefault="00A442C1" w:rsidP="00584885">
            <w:pPr>
              <w:pStyle w:val="ListParagraph"/>
              <w:numPr>
                <w:ilvl w:val="0"/>
                <w:numId w:val="5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should service members show courtesy to superiors, peers, and subordinates in different situations?</w:t>
            </w:r>
          </w:p>
          <w:p w14:paraId="5559F72D" w14:textId="5A9A6FB5" w:rsidR="00A442C1" w:rsidRPr="00D83CFE" w:rsidRDefault="00A442C1" w:rsidP="00584885">
            <w:pPr>
              <w:pStyle w:val="ListParagraph"/>
              <w:numPr>
                <w:ilvl w:val="0"/>
                <w:numId w:val="57"/>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it important for all members of the military to learn and follow established customs, courtesies, and rank protocols?</w:t>
            </w:r>
          </w:p>
        </w:tc>
        <w:tc>
          <w:tcPr>
            <w:tcW w:w="2425" w:type="dxa"/>
          </w:tcPr>
          <w:p w14:paraId="054DF247" w14:textId="26265C71"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9.C, 9.LU, 10.C, 10.LU, 11.C, 11.LU, 12.C, 12.LU</w:t>
            </w:r>
          </w:p>
        </w:tc>
      </w:tr>
      <w:tr w:rsidR="00A442C1" w:rsidRPr="00D83CFE" w14:paraId="525CAFCE" w14:textId="1A5430A3" w:rsidTr="00C753F8">
        <w:tblPrEx>
          <w:tblCellMar>
            <w:left w:w="115" w:type="dxa"/>
            <w:right w:w="115" w:type="dxa"/>
          </w:tblCellMar>
        </w:tblPrEx>
        <w:tc>
          <w:tcPr>
            <w:tcW w:w="728" w:type="dxa"/>
            <w:shd w:val="clear" w:color="auto" w:fill="FFFFFF" w:themeFill="background1"/>
          </w:tcPr>
          <w:p w14:paraId="7705F6AE" w14:textId="7B7CE648"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92</w:t>
            </w:r>
          </w:p>
        </w:tc>
        <w:tc>
          <w:tcPr>
            <w:tcW w:w="2395" w:type="dxa"/>
            <w:shd w:val="clear" w:color="auto" w:fill="FFFFFF" w:themeFill="background1"/>
            <w:tcMar>
              <w:top w:w="43" w:type="dxa"/>
              <w:left w:w="115" w:type="dxa"/>
              <w:bottom w:w="43" w:type="dxa"/>
              <w:right w:w="115" w:type="dxa"/>
            </w:tcMar>
          </w:tcPr>
          <w:p w14:paraId="3AD5729D" w14:textId="21FFC64F"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Explain how members of the military can uphold model citizenship.</w:t>
            </w:r>
          </w:p>
        </w:tc>
        <w:tc>
          <w:tcPr>
            <w:tcW w:w="4602" w:type="dxa"/>
          </w:tcPr>
          <w:p w14:paraId="28C76727" w14:textId="2F1BFCEC"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Explanation should include describing how service members represent their branch, their community, and their nation both in and out of uniform. Explanation may also include behaviors such as</w:t>
            </w:r>
          </w:p>
          <w:p w14:paraId="7FFCB26C" w14:textId="7ED1DC4B" w:rsidR="00A442C1" w:rsidRPr="00D83CFE" w:rsidRDefault="00A442C1" w:rsidP="00584885">
            <w:pPr>
              <w:pStyle w:val="ListParagraph"/>
              <w:numPr>
                <w:ilvl w:val="0"/>
                <w:numId w:val="5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upholding service core values</w:t>
            </w:r>
            <w:r>
              <w:rPr>
                <w:rFonts w:ascii="Times New Roman" w:eastAsia="Times New Roman" w:hAnsi="Times New Roman" w:cs="Times New Roman"/>
                <w:sz w:val="24"/>
                <w:szCs w:val="24"/>
              </w:rPr>
              <w:t xml:space="preserve"> </w:t>
            </w:r>
            <w:r w:rsidRPr="007119AB">
              <w:rPr>
                <w:rFonts w:ascii="Times New Roman" w:eastAsia="Times New Roman" w:hAnsi="Times New Roman" w:cs="Times New Roman"/>
                <w:sz w:val="24"/>
                <w:szCs w:val="24"/>
              </w:rPr>
              <w:t>in all personal and professional actions</w:t>
            </w:r>
          </w:p>
          <w:p w14:paraId="01787EA3" w14:textId="57D347EB" w:rsidR="00A442C1" w:rsidRPr="00D83CFE" w:rsidRDefault="00A442C1" w:rsidP="00584885">
            <w:pPr>
              <w:pStyle w:val="ListParagraph"/>
              <w:numPr>
                <w:ilvl w:val="0"/>
                <w:numId w:val="5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setting a positive example</w:t>
            </w:r>
            <w:r>
              <w:rPr>
                <w:rFonts w:ascii="Times New Roman" w:eastAsia="Times New Roman" w:hAnsi="Times New Roman" w:cs="Times New Roman"/>
                <w:sz w:val="24"/>
                <w:szCs w:val="24"/>
              </w:rPr>
              <w:t xml:space="preserve"> t</w:t>
            </w:r>
            <w:r w:rsidRPr="007119AB">
              <w:rPr>
                <w:rFonts w:ascii="Times New Roman" w:eastAsia="Times New Roman" w:hAnsi="Times New Roman" w:cs="Times New Roman"/>
                <w:sz w:val="24"/>
                <w:szCs w:val="24"/>
              </w:rPr>
              <w:t>hat reflects honor, responsibility, and integrity</w:t>
            </w:r>
          </w:p>
          <w:p w14:paraId="57B8D811" w14:textId="05F05E43" w:rsidR="00A442C1" w:rsidRPr="00D83CFE" w:rsidRDefault="00A442C1" w:rsidP="00584885">
            <w:pPr>
              <w:pStyle w:val="ListParagraph"/>
              <w:numPr>
                <w:ilvl w:val="0"/>
                <w:numId w:val="5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respecting laws and regulations</w:t>
            </w:r>
            <w:r>
              <w:rPr>
                <w:rFonts w:ascii="Times New Roman" w:eastAsia="Times New Roman" w:hAnsi="Times New Roman" w:cs="Times New Roman"/>
                <w:sz w:val="24"/>
                <w:szCs w:val="24"/>
              </w:rPr>
              <w:t xml:space="preserve"> </w:t>
            </w:r>
            <w:r w:rsidRPr="007119AB">
              <w:rPr>
                <w:rFonts w:ascii="Times New Roman" w:eastAsia="Times New Roman" w:hAnsi="Times New Roman" w:cs="Times New Roman"/>
                <w:sz w:val="24"/>
                <w:szCs w:val="24"/>
              </w:rPr>
              <w:t>as part of maintaining public trust and personal accountability</w:t>
            </w:r>
          </w:p>
          <w:p w14:paraId="65536D9F" w14:textId="5D73F26F" w:rsidR="00A442C1" w:rsidRPr="00D83CFE" w:rsidRDefault="00A442C1" w:rsidP="00584885">
            <w:pPr>
              <w:pStyle w:val="ListParagraph"/>
              <w:numPr>
                <w:ilvl w:val="0"/>
                <w:numId w:val="5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showing responsibility and accountability </w:t>
            </w:r>
            <w:r w:rsidRPr="007119AB">
              <w:rPr>
                <w:rFonts w:ascii="Times New Roman" w:eastAsia="Times New Roman" w:hAnsi="Times New Roman" w:cs="Times New Roman"/>
                <w:sz w:val="24"/>
                <w:szCs w:val="24"/>
              </w:rPr>
              <w:t>through disciplined behavior and ethical decision‑making</w:t>
            </w:r>
          </w:p>
          <w:p w14:paraId="54F51D45" w14:textId="309A654A" w:rsidR="00A442C1" w:rsidRPr="00D83CFE" w:rsidRDefault="00A442C1" w:rsidP="00584885">
            <w:pPr>
              <w:pStyle w:val="ListParagraph"/>
              <w:numPr>
                <w:ilvl w:val="0"/>
                <w:numId w:val="5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serving the community </w:t>
            </w:r>
            <w:r w:rsidRPr="007119AB">
              <w:rPr>
                <w:rFonts w:ascii="Times New Roman" w:eastAsia="Times New Roman" w:hAnsi="Times New Roman" w:cs="Times New Roman"/>
                <w:sz w:val="24"/>
                <w:szCs w:val="24"/>
              </w:rPr>
              <w:t>through volunteerism, mentorship, and civic engagement</w:t>
            </w:r>
          </w:p>
          <w:p w14:paraId="3DA69B95" w14:textId="3AEDA6DE" w:rsidR="00A442C1" w:rsidRPr="00D83CFE" w:rsidRDefault="00A442C1" w:rsidP="00584885">
            <w:pPr>
              <w:pStyle w:val="ListParagraph"/>
              <w:numPr>
                <w:ilvl w:val="0"/>
                <w:numId w:val="5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maintaining personal fitness and readiness</w:t>
            </w:r>
            <w:r>
              <w:rPr>
                <w:rFonts w:ascii="Times New Roman" w:eastAsia="Times New Roman" w:hAnsi="Times New Roman" w:cs="Times New Roman"/>
                <w:sz w:val="24"/>
                <w:szCs w:val="24"/>
              </w:rPr>
              <w:t xml:space="preserve"> a</w:t>
            </w:r>
            <w:r w:rsidRPr="00694BC1">
              <w:rPr>
                <w:rFonts w:ascii="Times New Roman" w:eastAsia="Times New Roman" w:hAnsi="Times New Roman" w:cs="Times New Roman"/>
                <w:sz w:val="24"/>
                <w:szCs w:val="24"/>
              </w:rPr>
              <w:t>s part of a commitment to duty and national service</w:t>
            </w:r>
            <w:r w:rsidRPr="00D83CFE">
              <w:rPr>
                <w:rFonts w:ascii="Times New Roman" w:eastAsia="Times New Roman" w:hAnsi="Times New Roman" w:cs="Times New Roman"/>
                <w:sz w:val="24"/>
                <w:szCs w:val="24"/>
              </w:rPr>
              <w:t xml:space="preserve"> </w:t>
            </w:r>
          </w:p>
          <w:p w14:paraId="796A11C0" w14:textId="58DF9567" w:rsidR="00A442C1" w:rsidRPr="00D83CFE" w:rsidRDefault="00A442C1" w:rsidP="00584885">
            <w:pPr>
              <w:pStyle w:val="ListParagraph"/>
              <w:numPr>
                <w:ilvl w:val="0"/>
                <w:numId w:val="5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representing the military with pride </w:t>
            </w:r>
            <w:r w:rsidRPr="00694BC1">
              <w:rPr>
                <w:rFonts w:ascii="Times New Roman" w:eastAsia="Times New Roman" w:hAnsi="Times New Roman" w:cs="Times New Roman"/>
                <w:sz w:val="24"/>
                <w:szCs w:val="24"/>
              </w:rPr>
              <w:t>while modeling professionalism and humility</w:t>
            </w:r>
          </w:p>
          <w:p w14:paraId="0D1BFD56" w14:textId="1BFF00C9" w:rsidR="00A442C1" w:rsidRPr="00D83CFE" w:rsidRDefault="00A442C1" w:rsidP="00584885">
            <w:pPr>
              <w:pStyle w:val="ListParagraph"/>
              <w:numPr>
                <w:ilvl w:val="0"/>
                <w:numId w:val="5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building trust with the public</w:t>
            </w:r>
            <w:r>
              <w:rPr>
                <w:rFonts w:ascii="Times New Roman" w:eastAsia="Times New Roman" w:hAnsi="Times New Roman" w:cs="Times New Roman"/>
                <w:sz w:val="24"/>
                <w:szCs w:val="24"/>
              </w:rPr>
              <w:t xml:space="preserve"> </w:t>
            </w:r>
            <w:r w:rsidRPr="00694BC1">
              <w:rPr>
                <w:rFonts w:ascii="Times New Roman" w:eastAsia="Times New Roman" w:hAnsi="Times New Roman" w:cs="Times New Roman"/>
                <w:sz w:val="24"/>
                <w:szCs w:val="24"/>
              </w:rPr>
              <w:t>through respectful conduct and adherence to military standards</w:t>
            </w:r>
            <w:r w:rsidRPr="00D83CFE">
              <w:rPr>
                <w:rFonts w:ascii="Times New Roman" w:eastAsia="Times New Roman" w:hAnsi="Times New Roman" w:cs="Times New Roman"/>
                <w:sz w:val="24"/>
                <w:szCs w:val="24"/>
              </w:rPr>
              <w:t>.</w:t>
            </w:r>
          </w:p>
          <w:p w14:paraId="11ABAEDC" w14:textId="1715FF05"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299ABF30" w14:textId="3DA13A40"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b/>
                <w:bCs/>
                <w:sz w:val="24"/>
                <w:szCs w:val="24"/>
              </w:rPr>
              <w:t xml:space="preserve">Teacher Resource: </w:t>
            </w:r>
            <w:hyperlink r:id="rId40" w:history="1">
              <w:r w:rsidRPr="00D83CFE">
                <w:rPr>
                  <w:rStyle w:val="Hyperlink"/>
                  <w:rFonts w:ascii="Times New Roman" w:eastAsia="Times New Roman" w:hAnsi="Times New Roman" w:cs="Times New Roman"/>
                  <w:sz w:val="24"/>
                  <w:szCs w:val="24"/>
                </w:rPr>
                <w:t>Citizen-Leader Track</w:t>
              </w:r>
            </w:hyperlink>
            <w:r w:rsidRPr="00D83CFE">
              <w:rPr>
                <w:rFonts w:ascii="Times New Roman" w:eastAsia="Times New Roman" w:hAnsi="Times New Roman" w:cs="Times New Roman"/>
                <w:sz w:val="24"/>
                <w:szCs w:val="24"/>
              </w:rPr>
              <w:t>, Virginia Tech Corps of Cadets</w:t>
            </w:r>
            <w:r>
              <w:rPr>
                <w:rFonts w:ascii="Times New Roman" w:eastAsia="Times New Roman" w:hAnsi="Times New Roman" w:cs="Times New Roman"/>
                <w:sz w:val="24"/>
                <w:szCs w:val="24"/>
              </w:rPr>
              <w:t>, Virginia Tech</w:t>
            </w:r>
          </w:p>
        </w:tc>
        <w:tc>
          <w:tcPr>
            <w:tcW w:w="4240" w:type="dxa"/>
          </w:tcPr>
          <w:p w14:paraId="4E54829D"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t>Process/Skill Questions:</w:t>
            </w:r>
          </w:p>
          <w:p w14:paraId="3977F157" w14:textId="77777777" w:rsidR="00A442C1" w:rsidRPr="00D83CFE" w:rsidRDefault="00A442C1" w:rsidP="00584885">
            <w:pPr>
              <w:pStyle w:val="ListParagraph"/>
              <w:numPr>
                <w:ilvl w:val="0"/>
                <w:numId w:val="5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specific behaviors or actions demonstrate model citizenship for service members?</w:t>
            </w:r>
          </w:p>
          <w:p w14:paraId="49725D1D" w14:textId="604FA983" w:rsidR="00A442C1" w:rsidRPr="00D83CFE" w:rsidRDefault="00A442C1" w:rsidP="00584885">
            <w:pPr>
              <w:pStyle w:val="ListParagraph"/>
              <w:numPr>
                <w:ilvl w:val="0"/>
                <w:numId w:val="5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consequences can arise when a military member fails to uphold model citizen standards?</w:t>
            </w:r>
          </w:p>
          <w:p w14:paraId="0CD8AEBF" w14:textId="77777777" w:rsidR="00A442C1" w:rsidRPr="00D83CFE" w:rsidRDefault="00A442C1" w:rsidP="00584885">
            <w:pPr>
              <w:pStyle w:val="ListParagraph"/>
              <w:numPr>
                <w:ilvl w:val="0"/>
                <w:numId w:val="5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values tie together citizenship and military professionalism?</w:t>
            </w:r>
          </w:p>
          <w:p w14:paraId="6DD88CAD" w14:textId="77777777" w:rsidR="00A442C1" w:rsidRPr="00D83CFE" w:rsidRDefault="00A442C1" w:rsidP="00584885">
            <w:pPr>
              <w:pStyle w:val="ListParagraph"/>
              <w:numPr>
                <w:ilvl w:val="0"/>
                <w:numId w:val="5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does the behavior of individual service members reflect on the entire military?</w:t>
            </w:r>
          </w:p>
          <w:p w14:paraId="2799BD70" w14:textId="13C2C16E" w:rsidR="00A442C1" w:rsidRPr="00D83CFE" w:rsidRDefault="00A442C1" w:rsidP="00584885">
            <w:pPr>
              <w:pStyle w:val="ListParagraph"/>
              <w:numPr>
                <w:ilvl w:val="0"/>
                <w:numId w:val="5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Why is good citizenship connected to mission readiness and unit cohesion?</w:t>
            </w:r>
          </w:p>
          <w:p w14:paraId="3AD68989" w14:textId="13400BC2" w:rsidR="00A442C1" w:rsidRPr="00D83CFE" w:rsidRDefault="00A442C1" w:rsidP="00584885">
            <w:pPr>
              <w:pStyle w:val="ListParagraph"/>
              <w:numPr>
                <w:ilvl w:val="0"/>
                <w:numId w:val="5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can leaders encourage and reinforce model citizenship within their units?</w:t>
            </w:r>
          </w:p>
          <w:p w14:paraId="30A55939" w14:textId="46E9B77A" w:rsidR="00A442C1" w:rsidRPr="00D83CFE" w:rsidRDefault="00A442C1" w:rsidP="00584885">
            <w:pPr>
              <w:pStyle w:val="ListParagraph"/>
              <w:numPr>
                <w:ilvl w:val="0"/>
                <w:numId w:val="53"/>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does being a model citizen affect community relationships and public perception of the military?</w:t>
            </w:r>
          </w:p>
        </w:tc>
        <w:tc>
          <w:tcPr>
            <w:tcW w:w="2425" w:type="dxa"/>
          </w:tcPr>
          <w:p w14:paraId="2ADAA273" w14:textId="28B53318"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t>English: 9.RV, 9.RI, 9.C, 9.LU, 10.RV, 10.RI, 10C, 10.LU, 11.RV, 11.RI, 11.C, 11.LU, 12.RV, RI, 12.C, 12.LU</w:t>
            </w:r>
          </w:p>
        </w:tc>
      </w:tr>
      <w:tr w:rsidR="00A442C1" w:rsidRPr="00D83CFE" w14:paraId="0BF64F3D" w14:textId="2096E953" w:rsidTr="00C753F8">
        <w:tblPrEx>
          <w:tblCellMar>
            <w:left w:w="115" w:type="dxa"/>
            <w:right w:w="115" w:type="dxa"/>
          </w:tblCellMar>
        </w:tblPrEx>
        <w:tc>
          <w:tcPr>
            <w:tcW w:w="728" w:type="dxa"/>
            <w:shd w:val="clear" w:color="auto" w:fill="FFFFFF" w:themeFill="background1"/>
          </w:tcPr>
          <w:p w14:paraId="1AB091C8" w14:textId="0413117A"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2395" w:type="dxa"/>
            <w:shd w:val="clear" w:color="auto" w:fill="FFFFFF" w:themeFill="background1"/>
            <w:tcMar>
              <w:top w:w="43" w:type="dxa"/>
              <w:left w:w="115" w:type="dxa"/>
              <w:bottom w:w="43" w:type="dxa"/>
              <w:right w:w="115" w:type="dxa"/>
            </w:tcMar>
          </w:tcPr>
          <w:p w14:paraId="02D552D8" w14:textId="21B82D87"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Demonstrate flag etiquette. </w:t>
            </w:r>
          </w:p>
        </w:tc>
        <w:tc>
          <w:tcPr>
            <w:tcW w:w="4602" w:type="dxa"/>
          </w:tcPr>
          <w:p w14:paraId="51EDB0F2" w14:textId="6571BD68"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Demonstration should include </w:t>
            </w:r>
          </w:p>
          <w:p w14:paraId="3C6338F1" w14:textId="3F01F29E" w:rsidR="00A442C1" w:rsidRPr="00D83CFE" w:rsidRDefault="00A442C1" w:rsidP="00584885">
            <w:pPr>
              <w:pStyle w:val="ListParagraph"/>
              <w:numPr>
                <w:ilvl w:val="0"/>
                <w:numId w:val="5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lastRenderedPageBreak/>
              <w:t>handling, folding, and displaying the colors</w:t>
            </w:r>
            <w:r>
              <w:rPr>
                <w:rFonts w:ascii="Times New Roman" w:eastAsia="Times New Roman" w:hAnsi="Times New Roman" w:cs="Times New Roman"/>
                <w:sz w:val="24"/>
                <w:szCs w:val="24"/>
              </w:rPr>
              <w:t xml:space="preserve"> </w:t>
            </w:r>
            <w:r w:rsidRPr="00694BC1">
              <w:rPr>
                <w:rFonts w:ascii="Times New Roman" w:eastAsia="Times New Roman" w:hAnsi="Times New Roman" w:cs="Times New Roman"/>
                <w:sz w:val="24"/>
                <w:szCs w:val="24"/>
              </w:rPr>
              <w:t>according to established protocol and with strict respect</w:t>
            </w:r>
          </w:p>
          <w:p w14:paraId="38B7770F" w14:textId="1BD81114" w:rsidR="00A442C1" w:rsidRPr="00D83CFE" w:rsidRDefault="00A442C1" w:rsidP="00584885">
            <w:pPr>
              <w:pStyle w:val="ListParagraph"/>
              <w:numPr>
                <w:ilvl w:val="0"/>
                <w:numId w:val="5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following protocols during passing colors (e.g., standing at attention, facing the colors, rendering the appropriate salute)</w:t>
            </w:r>
            <w:r>
              <w:rPr>
                <w:rFonts w:ascii="Times New Roman" w:eastAsia="Times New Roman" w:hAnsi="Times New Roman" w:cs="Times New Roman"/>
                <w:sz w:val="24"/>
                <w:szCs w:val="24"/>
              </w:rPr>
              <w:t xml:space="preserve"> t</w:t>
            </w:r>
            <w:r w:rsidRPr="00694BC1">
              <w:rPr>
                <w:rFonts w:ascii="Times New Roman" w:eastAsia="Times New Roman" w:hAnsi="Times New Roman" w:cs="Times New Roman"/>
                <w:sz w:val="24"/>
                <w:szCs w:val="24"/>
              </w:rPr>
              <w:t>o show honor and discipline</w:t>
            </w:r>
          </w:p>
          <w:p w14:paraId="5BA167A5" w14:textId="4451E9E3" w:rsidR="00A442C1" w:rsidRPr="00D83CFE" w:rsidRDefault="00A442C1" w:rsidP="00584885">
            <w:pPr>
              <w:pStyle w:val="ListParagraph"/>
              <w:numPr>
                <w:ilvl w:val="0"/>
                <w:numId w:val="5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following protocols related to national music (e.g., stopping all activity, facing the flag or toward the music if the flag is not visible)</w:t>
            </w:r>
            <w:r>
              <w:rPr>
                <w:rFonts w:ascii="Times New Roman" w:eastAsia="Times New Roman" w:hAnsi="Times New Roman" w:cs="Times New Roman"/>
                <w:sz w:val="24"/>
                <w:szCs w:val="24"/>
              </w:rPr>
              <w:t xml:space="preserve"> </w:t>
            </w:r>
            <w:r w:rsidRPr="00694BC1">
              <w:rPr>
                <w:rFonts w:ascii="Times New Roman" w:eastAsia="Times New Roman" w:hAnsi="Times New Roman" w:cs="Times New Roman"/>
                <w:sz w:val="24"/>
                <w:szCs w:val="24"/>
              </w:rPr>
              <w:t>to demonstrate awareness and respect for national symbols</w:t>
            </w:r>
          </w:p>
          <w:p w14:paraId="34C3810C" w14:textId="149F1F7A" w:rsidR="00A442C1" w:rsidRPr="00D83CFE" w:rsidRDefault="00A442C1" w:rsidP="00584885">
            <w:pPr>
              <w:pStyle w:val="ListParagraph"/>
              <w:numPr>
                <w:ilvl w:val="0"/>
                <w:numId w:val="5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demonstrating discipline and respect (e.g., maintaining military bearing)</w:t>
            </w:r>
            <w:r>
              <w:rPr>
                <w:rFonts w:ascii="Times New Roman" w:eastAsia="Times New Roman" w:hAnsi="Times New Roman" w:cs="Times New Roman"/>
                <w:sz w:val="24"/>
                <w:szCs w:val="24"/>
              </w:rPr>
              <w:t xml:space="preserve"> </w:t>
            </w:r>
            <w:r w:rsidRPr="00694BC1">
              <w:rPr>
                <w:rFonts w:ascii="Times New Roman" w:eastAsia="Times New Roman" w:hAnsi="Times New Roman" w:cs="Times New Roman"/>
                <w:sz w:val="24"/>
                <w:szCs w:val="24"/>
              </w:rPr>
              <w:t xml:space="preserve">in all </w:t>
            </w:r>
            <w:proofErr w:type="gramStart"/>
            <w:r w:rsidRPr="00694BC1">
              <w:rPr>
                <w:rFonts w:ascii="Times New Roman" w:eastAsia="Times New Roman" w:hAnsi="Times New Roman" w:cs="Times New Roman"/>
                <w:sz w:val="24"/>
                <w:szCs w:val="24"/>
              </w:rPr>
              <w:t>flag</w:t>
            </w:r>
            <w:proofErr w:type="gramEnd"/>
            <w:r w:rsidRPr="00694BC1">
              <w:rPr>
                <w:rFonts w:ascii="Times New Roman" w:eastAsia="Times New Roman" w:hAnsi="Times New Roman" w:cs="Times New Roman"/>
                <w:sz w:val="24"/>
                <w:szCs w:val="24"/>
              </w:rPr>
              <w:t>‑related activities</w:t>
            </w:r>
          </w:p>
          <w:p w14:paraId="47292896" w14:textId="26FD4323" w:rsidR="00A442C1" w:rsidRPr="00D83CFE" w:rsidRDefault="00A442C1" w:rsidP="00584885">
            <w:pPr>
              <w:pStyle w:val="ListParagraph"/>
              <w:numPr>
                <w:ilvl w:val="0"/>
                <w:numId w:val="5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understanding context (e.g., knowing when salutes are required, when they are not, and how to adjust behavior in indoor, outdoor, formal, or informal settings).</w:t>
            </w:r>
          </w:p>
          <w:p w14:paraId="46B83E4C" w14:textId="77777777" w:rsidR="00A442C1" w:rsidRPr="00D83CFE" w:rsidRDefault="00A442C1" w:rsidP="00584885">
            <w:pPr>
              <w:pStyle w:val="ListParagraph"/>
              <w:rPr>
                <w:rFonts w:ascii="Times New Roman" w:eastAsia="Times New Roman" w:hAnsi="Times New Roman" w:cs="Times New Roman"/>
                <w:sz w:val="24"/>
                <w:szCs w:val="24"/>
              </w:rPr>
            </w:pPr>
          </w:p>
          <w:p w14:paraId="4CD7C9E3" w14:textId="24DEBC4A"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b/>
                <w:bCs/>
                <w:sz w:val="24"/>
                <w:szCs w:val="24"/>
              </w:rPr>
              <w:t>Teacher Resource:</w:t>
            </w:r>
            <w:r w:rsidRPr="00D83CFE">
              <w:rPr>
                <w:rFonts w:ascii="Times New Roman" w:eastAsia="Times New Roman" w:hAnsi="Times New Roman" w:cs="Times New Roman"/>
                <w:sz w:val="24"/>
                <w:szCs w:val="24"/>
              </w:rPr>
              <w:t xml:space="preserve"> </w:t>
            </w:r>
            <w:hyperlink r:id="rId41" w:history="1">
              <w:r w:rsidRPr="00D83CFE">
                <w:rPr>
                  <w:rStyle w:val="Hyperlink"/>
                  <w:rFonts w:ascii="Times New Roman" w:eastAsia="Times New Roman" w:hAnsi="Times New Roman" w:cs="Times New Roman"/>
                  <w:sz w:val="24"/>
                  <w:szCs w:val="24"/>
                </w:rPr>
                <w:t>United States Flag Code</w:t>
              </w:r>
            </w:hyperlink>
            <w:r w:rsidRPr="00D83CFE">
              <w:rPr>
                <w:rFonts w:ascii="Times New Roman" w:eastAsia="Times New Roman" w:hAnsi="Times New Roman" w:cs="Times New Roman"/>
                <w:sz w:val="24"/>
                <w:szCs w:val="24"/>
              </w:rPr>
              <w:t>, American Legion</w:t>
            </w:r>
          </w:p>
        </w:tc>
        <w:tc>
          <w:tcPr>
            <w:tcW w:w="4240" w:type="dxa"/>
          </w:tcPr>
          <w:p w14:paraId="1B239F4C"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lastRenderedPageBreak/>
              <w:t>Process/Skill Questions:</w:t>
            </w:r>
          </w:p>
          <w:p w14:paraId="22F20116" w14:textId="77777777" w:rsidR="00A442C1" w:rsidRPr="00D83CFE" w:rsidRDefault="00A442C1" w:rsidP="00584885">
            <w:pPr>
              <w:pStyle w:val="ListParagraph"/>
              <w:numPr>
                <w:ilvl w:val="0"/>
                <w:numId w:val="5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lastRenderedPageBreak/>
              <w:t>What is the proper way of handling, folding, and displaying the colors?</w:t>
            </w:r>
          </w:p>
          <w:p w14:paraId="1BA2AA81" w14:textId="492D204D" w:rsidR="00A442C1" w:rsidRPr="00D83CFE" w:rsidRDefault="00A442C1" w:rsidP="00584885">
            <w:pPr>
              <w:pStyle w:val="ListParagraph"/>
              <w:numPr>
                <w:ilvl w:val="0"/>
                <w:numId w:val="5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do protocols differ in different contexts?</w:t>
            </w:r>
          </w:p>
          <w:p w14:paraId="5768137F" w14:textId="13AE2A8A" w:rsidR="00A442C1" w:rsidRPr="00D83CFE" w:rsidRDefault="00A442C1" w:rsidP="00584885">
            <w:pPr>
              <w:pStyle w:val="ListParagraph"/>
              <w:numPr>
                <w:ilvl w:val="0"/>
                <w:numId w:val="5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Why is it important for service members to understand and follow </w:t>
            </w:r>
            <w:proofErr w:type="gramStart"/>
            <w:r w:rsidRPr="00D83CFE">
              <w:rPr>
                <w:rFonts w:ascii="Times New Roman" w:eastAsia="Times New Roman" w:hAnsi="Times New Roman" w:cs="Times New Roman"/>
                <w:sz w:val="24"/>
                <w:szCs w:val="24"/>
              </w:rPr>
              <w:t>protocol</w:t>
            </w:r>
            <w:proofErr w:type="gramEnd"/>
            <w:r w:rsidRPr="00D83CFE">
              <w:rPr>
                <w:rFonts w:ascii="Times New Roman" w:eastAsia="Times New Roman" w:hAnsi="Times New Roman" w:cs="Times New Roman"/>
                <w:sz w:val="24"/>
                <w:szCs w:val="24"/>
              </w:rPr>
              <w:t xml:space="preserve"> when reacting to colors, national music, and officers?</w:t>
            </w:r>
          </w:p>
          <w:p w14:paraId="0D68E3C2" w14:textId="656ACA1B" w:rsidR="00A442C1" w:rsidRPr="00D83CFE" w:rsidRDefault="00A442C1" w:rsidP="00584885">
            <w:pPr>
              <w:pStyle w:val="ListParagraph"/>
              <w:numPr>
                <w:ilvl w:val="0"/>
                <w:numId w:val="54"/>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can improper reactions to colors, music, or officers affect discipline, perception, and professionalism within the unit?</w:t>
            </w:r>
          </w:p>
        </w:tc>
        <w:tc>
          <w:tcPr>
            <w:tcW w:w="2425" w:type="dxa"/>
          </w:tcPr>
          <w:p w14:paraId="5881DCEF" w14:textId="4A75E39A"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lastRenderedPageBreak/>
              <w:t>English: 9.C, 9.LU, 10.C, 10.LU, 11.C, 11.LU, 12.C, 12.LU</w:t>
            </w:r>
          </w:p>
        </w:tc>
      </w:tr>
      <w:tr w:rsidR="00A442C1" w:rsidRPr="00D83CFE" w14:paraId="2BD7D05E" w14:textId="0905971E" w:rsidTr="00C753F8">
        <w:tblPrEx>
          <w:tblCellMar>
            <w:left w:w="115" w:type="dxa"/>
            <w:right w:w="115" w:type="dxa"/>
          </w:tblCellMar>
        </w:tblPrEx>
        <w:tc>
          <w:tcPr>
            <w:tcW w:w="728" w:type="dxa"/>
          </w:tcPr>
          <w:p w14:paraId="034A8EC3" w14:textId="6ED3E7C6" w:rsidR="00A442C1" w:rsidRPr="00D83CFE" w:rsidRDefault="00A442C1" w:rsidP="00584885">
            <w:pPr>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p>
        </w:tc>
        <w:tc>
          <w:tcPr>
            <w:tcW w:w="2395" w:type="dxa"/>
            <w:shd w:val="clear" w:color="auto" w:fill="FFFFFF" w:themeFill="background1"/>
            <w:tcMar>
              <w:top w:w="43" w:type="dxa"/>
              <w:left w:w="115" w:type="dxa"/>
              <w:bottom w:w="43" w:type="dxa"/>
              <w:right w:w="115" w:type="dxa"/>
            </w:tcMar>
          </w:tcPr>
          <w:p w14:paraId="5E5379C6" w14:textId="0269CC11"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Identify military and civilian career fields.</w:t>
            </w:r>
          </w:p>
        </w:tc>
        <w:tc>
          <w:tcPr>
            <w:tcW w:w="4602" w:type="dxa"/>
          </w:tcPr>
          <w:p w14:paraId="6F8F1F9F" w14:textId="77777777" w:rsidR="00A442C1" w:rsidRPr="00D83CFE" w:rsidRDefault="00A442C1" w:rsidP="00584885">
            <w:p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Identification should include</w:t>
            </w:r>
          </w:p>
          <w:p w14:paraId="081A3C6A" w14:textId="77777777" w:rsidR="00A442C1" w:rsidRPr="00D83CFE" w:rsidRDefault="00A442C1" w:rsidP="00584885">
            <w:pPr>
              <w:pStyle w:val="ListParagraph"/>
              <w:numPr>
                <w:ilvl w:val="0"/>
                <w:numId w:val="6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various roles available</w:t>
            </w:r>
          </w:p>
          <w:p w14:paraId="039BA685" w14:textId="77777777" w:rsidR="00A442C1" w:rsidRPr="00D83CFE" w:rsidRDefault="00A442C1" w:rsidP="00584885">
            <w:pPr>
              <w:pStyle w:val="ListParagraph"/>
              <w:numPr>
                <w:ilvl w:val="1"/>
                <w:numId w:val="6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enlisted ranks (e.g., hands‑on technical, operational, and support roles; specialized and mission-specific skills)</w:t>
            </w:r>
          </w:p>
          <w:p w14:paraId="25371332" w14:textId="77777777" w:rsidR="00A442C1" w:rsidRPr="00D83CFE" w:rsidRDefault="00A442C1" w:rsidP="00584885">
            <w:pPr>
              <w:pStyle w:val="ListParagraph"/>
              <w:numPr>
                <w:ilvl w:val="1"/>
                <w:numId w:val="6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officer ranks (e.g., leadership, management, and command roles; planning missions; supervising personnel; making strategic decisions) </w:t>
            </w:r>
          </w:p>
          <w:p w14:paraId="3A8AC573" w14:textId="77777777" w:rsidR="00A442C1" w:rsidRPr="00D83CFE" w:rsidRDefault="00A442C1" w:rsidP="00584885">
            <w:pPr>
              <w:pStyle w:val="ListParagraph"/>
              <w:numPr>
                <w:ilvl w:val="1"/>
                <w:numId w:val="6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lastRenderedPageBreak/>
              <w:t>civilian roles</w:t>
            </w:r>
          </w:p>
          <w:p w14:paraId="7C64D800" w14:textId="2354E43A" w:rsidR="00A442C1" w:rsidRPr="00D83CFE" w:rsidRDefault="00A442C1" w:rsidP="00584885">
            <w:pPr>
              <w:pStyle w:val="ListParagraph"/>
              <w:numPr>
                <w:ilvl w:val="0"/>
                <w:numId w:val="6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requirements and qualifications (e.g., education, training, Armed Services Vocational Aptitude Battery [ASVAB])</w:t>
            </w:r>
            <w:r>
              <w:rPr>
                <w:rFonts w:ascii="Times New Roman" w:eastAsia="Times New Roman" w:hAnsi="Times New Roman" w:cs="Times New Roman"/>
                <w:sz w:val="24"/>
                <w:szCs w:val="24"/>
              </w:rPr>
              <w:t xml:space="preserve"> </w:t>
            </w:r>
            <w:r w:rsidRPr="00694BC1">
              <w:rPr>
                <w:rFonts w:ascii="Times New Roman" w:eastAsia="Times New Roman" w:hAnsi="Times New Roman" w:cs="Times New Roman"/>
                <w:sz w:val="24"/>
                <w:szCs w:val="24"/>
              </w:rPr>
              <w:t>and how these differ by career field</w:t>
            </w:r>
          </w:p>
          <w:p w14:paraId="52F0690A" w14:textId="311A5092" w:rsidR="00A442C1" w:rsidRPr="00D83CFE" w:rsidRDefault="00A442C1" w:rsidP="00584885">
            <w:pPr>
              <w:pStyle w:val="ListParagraph"/>
              <w:numPr>
                <w:ilvl w:val="0"/>
                <w:numId w:val="61"/>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opportunities </w:t>
            </w:r>
            <w:r>
              <w:rPr>
                <w:rFonts w:ascii="Times New Roman" w:eastAsia="Times New Roman" w:hAnsi="Times New Roman" w:cs="Times New Roman"/>
                <w:sz w:val="24"/>
                <w:szCs w:val="24"/>
              </w:rPr>
              <w:t>for</w:t>
            </w:r>
            <w:r w:rsidRPr="00D83CFE">
              <w:rPr>
                <w:rFonts w:ascii="Times New Roman" w:eastAsia="Times New Roman" w:hAnsi="Times New Roman" w:cs="Times New Roman"/>
                <w:sz w:val="24"/>
                <w:szCs w:val="24"/>
              </w:rPr>
              <w:t xml:space="preserve"> long-term growth</w:t>
            </w:r>
            <w:r>
              <w:rPr>
                <w:rFonts w:ascii="Times New Roman" w:eastAsia="Times New Roman" w:hAnsi="Times New Roman" w:cs="Times New Roman"/>
                <w:sz w:val="24"/>
                <w:szCs w:val="24"/>
              </w:rPr>
              <w:t xml:space="preserve">, </w:t>
            </w:r>
            <w:r w:rsidRPr="00694BC1">
              <w:rPr>
                <w:rFonts w:ascii="Times New Roman" w:eastAsia="Times New Roman" w:hAnsi="Times New Roman" w:cs="Times New Roman"/>
                <w:sz w:val="24"/>
                <w:szCs w:val="24"/>
              </w:rPr>
              <w:t>including promotion pathways, professional development, and transferable skills</w:t>
            </w:r>
          </w:p>
          <w:p w14:paraId="43737DD8" w14:textId="64213C95" w:rsidR="00A442C1" w:rsidRPr="00D83CFE" w:rsidRDefault="00A442C1" w:rsidP="00584885">
            <w:pPr>
              <w:pStyle w:val="ListParagraph"/>
              <w:numPr>
                <w:ilvl w:val="0"/>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alignment of </w:t>
            </w:r>
            <w:r w:rsidRPr="00D83CFE">
              <w:rPr>
                <w:rFonts w:ascii="Times New Roman" w:eastAsia="Times New Roman" w:hAnsi="Times New Roman" w:cs="Times New Roman"/>
                <w:sz w:val="24"/>
                <w:szCs w:val="24"/>
              </w:rPr>
              <w:t xml:space="preserve">roles </w:t>
            </w:r>
            <w:r>
              <w:rPr>
                <w:rFonts w:ascii="Times New Roman" w:eastAsia="Times New Roman" w:hAnsi="Times New Roman" w:cs="Times New Roman"/>
                <w:sz w:val="24"/>
                <w:szCs w:val="24"/>
              </w:rPr>
              <w:t>with</w:t>
            </w:r>
            <w:r w:rsidRPr="00D83CFE">
              <w:rPr>
                <w:rFonts w:ascii="Times New Roman" w:eastAsia="Times New Roman" w:hAnsi="Times New Roman" w:cs="Times New Roman"/>
                <w:sz w:val="24"/>
                <w:szCs w:val="24"/>
              </w:rPr>
              <w:t xml:space="preserve"> skills, goals, and interests</w:t>
            </w:r>
            <w:r>
              <w:rPr>
                <w:rFonts w:ascii="Times New Roman" w:eastAsia="Times New Roman" w:hAnsi="Times New Roman" w:cs="Times New Roman"/>
                <w:sz w:val="24"/>
                <w:szCs w:val="24"/>
              </w:rPr>
              <w:t xml:space="preserve"> </w:t>
            </w:r>
            <w:r w:rsidRPr="00471C1E">
              <w:rPr>
                <w:rFonts w:ascii="Times New Roman" w:eastAsia="Times New Roman" w:hAnsi="Times New Roman" w:cs="Times New Roman"/>
                <w:sz w:val="24"/>
                <w:szCs w:val="24"/>
              </w:rPr>
              <w:t>to support informed and strategic career planning.</w:t>
            </w:r>
          </w:p>
        </w:tc>
        <w:tc>
          <w:tcPr>
            <w:tcW w:w="4240" w:type="dxa"/>
          </w:tcPr>
          <w:p w14:paraId="40A2ED6B" w14:textId="77777777" w:rsidR="00A442C1" w:rsidRPr="00CB4C87" w:rsidRDefault="00A442C1" w:rsidP="00584885">
            <w:pPr>
              <w:rPr>
                <w:rFonts w:ascii="Times New Roman" w:eastAsia="Times New Roman" w:hAnsi="Times New Roman" w:cs="Times New Roman"/>
                <w:sz w:val="24"/>
                <w:szCs w:val="24"/>
              </w:rPr>
            </w:pPr>
            <w:r w:rsidRPr="00CB4C87">
              <w:rPr>
                <w:rFonts w:ascii="Times New Roman" w:eastAsia="Times New Roman" w:hAnsi="Times New Roman" w:cs="Times New Roman"/>
                <w:b/>
                <w:bCs/>
                <w:sz w:val="24"/>
                <w:szCs w:val="24"/>
              </w:rPr>
              <w:lastRenderedPageBreak/>
              <w:t>Process/Skill Questions:</w:t>
            </w:r>
          </w:p>
          <w:p w14:paraId="58F91391" w14:textId="2695DEA8" w:rsidR="00A442C1" w:rsidRPr="00D83CFE" w:rsidRDefault="00A442C1" w:rsidP="00584885">
            <w:pPr>
              <w:pStyle w:val="ListParagraph"/>
              <w:numPr>
                <w:ilvl w:val="0"/>
                <w:numId w:val="55"/>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factors should individuals consider when deciding on a career field?</w:t>
            </w:r>
          </w:p>
          <w:p w14:paraId="4F9335AC" w14:textId="77777777" w:rsidR="00A442C1" w:rsidRPr="00D83CFE" w:rsidRDefault="00A442C1" w:rsidP="00584885">
            <w:pPr>
              <w:pStyle w:val="ListParagraph"/>
              <w:numPr>
                <w:ilvl w:val="0"/>
                <w:numId w:val="55"/>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differences exist between enlisted and officer career paths that might influence someone’s preference or long-term goals?</w:t>
            </w:r>
          </w:p>
          <w:p w14:paraId="408C9C3F" w14:textId="77777777" w:rsidR="00A442C1" w:rsidRPr="00D83CFE" w:rsidRDefault="00A442C1" w:rsidP="00584885">
            <w:pPr>
              <w:pStyle w:val="ListParagraph"/>
              <w:numPr>
                <w:ilvl w:val="0"/>
                <w:numId w:val="55"/>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 xml:space="preserve">Why is it important for service members to identify potential </w:t>
            </w:r>
            <w:r w:rsidRPr="00D83CFE">
              <w:rPr>
                <w:rFonts w:ascii="Times New Roman" w:eastAsia="Times New Roman" w:hAnsi="Times New Roman" w:cs="Times New Roman"/>
                <w:sz w:val="24"/>
                <w:szCs w:val="24"/>
              </w:rPr>
              <w:lastRenderedPageBreak/>
              <w:t>career fields early in their military journey?</w:t>
            </w:r>
          </w:p>
          <w:p w14:paraId="2B96E52C" w14:textId="77777777" w:rsidR="00A442C1" w:rsidRPr="00D83CFE" w:rsidRDefault="00A442C1" w:rsidP="00584885">
            <w:pPr>
              <w:pStyle w:val="ListParagraph"/>
              <w:numPr>
                <w:ilvl w:val="0"/>
                <w:numId w:val="55"/>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can mentorship, career counseling, or job-shadowing opportunities support individuals in selecting the enlisted or officer career fields that best fit their goals?</w:t>
            </w:r>
          </w:p>
          <w:p w14:paraId="622C80E4" w14:textId="3D4F2A09" w:rsidR="00A442C1" w:rsidRPr="00D83CFE" w:rsidRDefault="00A442C1" w:rsidP="00584885">
            <w:pPr>
              <w:pStyle w:val="ListParagraph"/>
              <w:numPr>
                <w:ilvl w:val="0"/>
                <w:numId w:val="55"/>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How can the ASVAB help determine one’s career pathway</w:t>
            </w:r>
            <w:r>
              <w:rPr>
                <w:rFonts w:ascii="Times New Roman" w:eastAsia="Times New Roman" w:hAnsi="Times New Roman" w:cs="Times New Roman"/>
                <w:sz w:val="24"/>
                <w:szCs w:val="24"/>
              </w:rPr>
              <w:t xml:space="preserve"> within the military</w:t>
            </w:r>
            <w:r w:rsidRPr="00D83CFE">
              <w:rPr>
                <w:rFonts w:ascii="Times New Roman" w:eastAsia="Times New Roman" w:hAnsi="Times New Roman" w:cs="Times New Roman"/>
                <w:sz w:val="24"/>
                <w:szCs w:val="24"/>
              </w:rPr>
              <w:t>?</w:t>
            </w:r>
          </w:p>
          <w:p w14:paraId="40AF9AF0" w14:textId="0683C502" w:rsidR="00A442C1" w:rsidRPr="00D83CFE" w:rsidRDefault="00A442C1" w:rsidP="00584885">
            <w:pPr>
              <w:pStyle w:val="ListParagraph"/>
              <w:numPr>
                <w:ilvl w:val="0"/>
                <w:numId w:val="55"/>
              </w:numPr>
              <w:rPr>
                <w:rFonts w:ascii="Times New Roman" w:eastAsia="Times New Roman" w:hAnsi="Times New Roman" w:cs="Times New Roman"/>
                <w:sz w:val="24"/>
                <w:szCs w:val="24"/>
              </w:rPr>
            </w:pPr>
            <w:r w:rsidRPr="00D83CFE">
              <w:rPr>
                <w:rFonts w:ascii="Times New Roman" w:eastAsia="Times New Roman" w:hAnsi="Times New Roman" w:cs="Times New Roman"/>
                <w:sz w:val="24"/>
                <w:szCs w:val="24"/>
              </w:rPr>
              <w:t>What roles do civilians play in the United States armed services?</w:t>
            </w:r>
          </w:p>
        </w:tc>
        <w:tc>
          <w:tcPr>
            <w:tcW w:w="2425" w:type="dxa"/>
          </w:tcPr>
          <w:p w14:paraId="368308A8" w14:textId="27A97A84" w:rsidR="00A442C1" w:rsidRPr="00CB4C87" w:rsidRDefault="00A442C1" w:rsidP="00584885">
            <w:pPr>
              <w:rPr>
                <w:rFonts w:ascii="Times New Roman" w:eastAsia="Times New Roman" w:hAnsi="Times New Roman" w:cs="Times New Roman"/>
                <w:b/>
                <w:bCs/>
                <w:sz w:val="24"/>
                <w:szCs w:val="24"/>
              </w:rPr>
            </w:pPr>
            <w:r w:rsidRPr="00B67E2E">
              <w:rPr>
                <w:rFonts w:ascii="Times New Roman" w:eastAsia="Times New Roman" w:hAnsi="Times New Roman" w:cs="Times New Roman"/>
                <w:sz w:val="24"/>
                <w:szCs w:val="24"/>
              </w:rPr>
              <w:lastRenderedPageBreak/>
              <w:t>English: 9.RV, 9.RI, 10.RV, 10.RI, 11.RV, 11.RI, 12.RV, 12.RI</w:t>
            </w:r>
          </w:p>
        </w:tc>
      </w:tr>
    </w:tbl>
    <w:p w14:paraId="661A911F" w14:textId="25EE3C6B" w:rsidR="00724379" w:rsidRPr="00724379" w:rsidRDefault="00724379" w:rsidP="00724379">
      <w:pPr>
        <w:tabs>
          <w:tab w:val="left" w:pos="2310"/>
        </w:tabs>
        <w:rPr>
          <w:rFonts w:ascii="Times New Roman" w:eastAsia="Times New Roman" w:hAnsi="Times New Roman" w:cs="Times New Roman"/>
          <w:sz w:val="24"/>
          <w:szCs w:val="24"/>
        </w:rPr>
      </w:pPr>
    </w:p>
    <w:sectPr w:rsidR="00724379" w:rsidRPr="00724379" w:rsidSect="000A5312">
      <w:footerReference w:type="default" r:id="rId42"/>
      <w:pgSz w:w="15840" w:h="12240" w:orient="landscape"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9991E" w14:textId="77777777" w:rsidR="003443BE" w:rsidRDefault="003443BE" w:rsidP="0093205B">
      <w:pPr>
        <w:spacing w:after="0" w:line="240" w:lineRule="auto"/>
      </w:pPr>
      <w:r>
        <w:separator/>
      </w:r>
    </w:p>
  </w:endnote>
  <w:endnote w:type="continuationSeparator" w:id="0">
    <w:p w14:paraId="00B47793" w14:textId="77777777" w:rsidR="003443BE" w:rsidRDefault="003443BE" w:rsidP="0093205B">
      <w:pPr>
        <w:spacing w:after="0" w:line="240" w:lineRule="auto"/>
      </w:pPr>
      <w:r>
        <w:continuationSeparator/>
      </w:r>
    </w:p>
  </w:endnote>
  <w:endnote w:type="continuationNotice" w:id="1">
    <w:p w14:paraId="31E31FAE" w14:textId="77777777" w:rsidR="003443BE" w:rsidRDefault="003443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368812"/>
      <w:docPartObj>
        <w:docPartGallery w:val="Page Numbers (Bottom of Page)"/>
        <w:docPartUnique/>
      </w:docPartObj>
    </w:sdtPr>
    <w:sdtEndPr>
      <w:rPr>
        <w:rFonts w:ascii="Times New Roman" w:hAnsi="Times New Roman" w:cs="Times New Roman"/>
        <w:noProof/>
        <w:sz w:val="20"/>
        <w:szCs w:val="20"/>
      </w:rPr>
    </w:sdtEndPr>
    <w:sdtContent>
      <w:p w14:paraId="77B2EB69" w14:textId="4B1BE235" w:rsidR="00EB5C38" w:rsidRPr="00724379" w:rsidRDefault="00724379" w:rsidP="004770F1">
        <w:pPr>
          <w:pStyle w:val="Footer"/>
          <w:rPr>
            <w:rFonts w:ascii="Times New Roman" w:hAnsi="Times New Roman" w:cs="Times New Roman"/>
            <w:sz w:val="20"/>
            <w:szCs w:val="20"/>
          </w:rPr>
        </w:pPr>
        <w:r w:rsidRPr="00724379">
          <w:rPr>
            <w:rFonts w:ascii="Times New Roman" w:hAnsi="Times New Roman" w:cs="Times New Roman"/>
            <w:sz w:val="20"/>
            <w:szCs w:val="20"/>
          </w:rPr>
          <w:t>© Virginia Department of Education and CTE Resource Center</w:t>
        </w:r>
        <w:r w:rsidR="00CF4C1C" w:rsidRPr="00724379">
          <w:rPr>
            <w:rFonts w:ascii="Times New Roman" w:hAnsi="Times New Roman" w:cs="Times New Roman"/>
            <w:sz w:val="20"/>
            <w:szCs w:val="20"/>
          </w:rPr>
          <w:tab/>
        </w:r>
        <w:r w:rsidR="00CF4C1C" w:rsidRPr="00724379">
          <w:rPr>
            <w:rFonts w:ascii="Times New Roman" w:hAnsi="Times New Roman" w:cs="Times New Roman"/>
            <w:sz w:val="20"/>
            <w:szCs w:val="20"/>
          </w:rPr>
          <w:tab/>
        </w:r>
        <w:r w:rsidR="00442832" w:rsidRPr="00724379">
          <w:rPr>
            <w:rFonts w:ascii="Times New Roman" w:hAnsi="Times New Roman" w:cs="Times New Roman"/>
            <w:sz w:val="20"/>
            <w:szCs w:val="20"/>
          </w:rPr>
          <w:tab/>
        </w:r>
        <w:r w:rsidR="00442832" w:rsidRPr="00724379">
          <w:rPr>
            <w:rFonts w:ascii="Times New Roman" w:hAnsi="Times New Roman" w:cs="Times New Roman"/>
            <w:sz w:val="20"/>
            <w:szCs w:val="20"/>
          </w:rPr>
          <w:tab/>
        </w:r>
        <w:r w:rsidR="00442832" w:rsidRPr="00724379">
          <w:rPr>
            <w:rFonts w:ascii="Times New Roman" w:hAnsi="Times New Roman" w:cs="Times New Roman"/>
            <w:sz w:val="20"/>
            <w:szCs w:val="20"/>
          </w:rPr>
          <w:tab/>
        </w:r>
        <w:r w:rsidR="00442832" w:rsidRPr="00724379">
          <w:rPr>
            <w:rFonts w:ascii="Times New Roman" w:hAnsi="Times New Roman" w:cs="Times New Roman"/>
            <w:sz w:val="20"/>
            <w:szCs w:val="20"/>
          </w:rPr>
          <w:tab/>
        </w:r>
        <w:r w:rsidR="00442832" w:rsidRPr="00724379">
          <w:rPr>
            <w:rFonts w:ascii="Times New Roman" w:hAnsi="Times New Roman" w:cs="Times New Roman"/>
            <w:sz w:val="20"/>
            <w:szCs w:val="20"/>
          </w:rPr>
          <w:tab/>
        </w:r>
        <w:r w:rsidR="00442832" w:rsidRPr="00724379">
          <w:rPr>
            <w:rFonts w:ascii="Times New Roman" w:hAnsi="Times New Roman" w:cs="Times New Roman"/>
            <w:sz w:val="20"/>
            <w:szCs w:val="20"/>
          </w:rPr>
          <w:fldChar w:fldCharType="begin"/>
        </w:r>
        <w:r w:rsidR="00442832" w:rsidRPr="00724379">
          <w:rPr>
            <w:rFonts w:ascii="Times New Roman" w:hAnsi="Times New Roman" w:cs="Times New Roman"/>
            <w:sz w:val="20"/>
            <w:szCs w:val="20"/>
          </w:rPr>
          <w:instrText xml:space="preserve"> PAGE   \* MERGEFORMAT </w:instrText>
        </w:r>
        <w:r w:rsidR="00442832" w:rsidRPr="00724379">
          <w:rPr>
            <w:rFonts w:ascii="Times New Roman" w:hAnsi="Times New Roman" w:cs="Times New Roman"/>
            <w:sz w:val="20"/>
            <w:szCs w:val="20"/>
          </w:rPr>
          <w:fldChar w:fldCharType="separate"/>
        </w:r>
        <w:r w:rsidR="00442832" w:rsidRPr="00724379">
          <w:rPr>
            <w:rFonts w:ascii="Times New Roman" w:hAnsi="Times New Roman" w:cs="Times New Roman"/>
            <w:noProof/>
            <w:sz w:val="20"/>
            <w:szCs w:val="20"/>
          </w:rPr>
          <w:t>2</w:t>
        </w:r>
        <w:r w:rsidR="00442832" w:rsidRPr="00724379">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9A4FB" w14:textId="77777777" w:rsidR="003443BE" w:rsidRDefault="003443BE" w:rsidP="0093205B">
      <w:pPr>
        <w:spacing w:after="0" w:line="240" w:lineRule="auto"/>
      </w:pPr>
      <w:r>
        <w:separator/>
      </w:r>
    </w:p>
  </w:footnote>
  <w:footnote w:type="continuationSeparator" w:id="0">
    <w:p w14:paraId="5C0F4BF2" w14:textId="77777777" w:rsidR="003443BE" w:rsidRDefault="003443BE" w:rsidP="0093205B">
      <w:pPr>
        <w:spacing w:after="0" w:line="240" w:lineRule="auto"/>
      </w:pPr>
      <w:r>
        <w:continuationSeparator/>
      </w:r>
    </w:p>
  </w:footnote>
  <w:footnote w:type="continuationNotice" w:id="1">
    <w:p w14:paraId="518CFD4C" w14:textId="77777777" w:rsidR="003443BE" w:rsidRDefault="003443B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32330"/>
    <w:multiLevelType w:val="hybridMultilevel"/>
    <w:tmpl w:val="9FFAC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D03F9"/>
    <w:multiLevelType w:val="hybridMultilevel"/>
    <w:tmpl w:val="0B7E5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B6792"/>
    <w:multiLevelType w:val="hybridMultilevel"/>
    <w:tmpl w:val="4808C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56B2A"/>
    <w:multiLevelType w:val="hybridMultilevel"/>
    <w:tmpl w:val="13169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7A6C6E"/>
    <w:multiLevelType w:val="hybridMultilevel"/>
    <w:tmpl w:val="311ED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A7005A"/>
    <w:multiLevelType w:val="hybridMultilevel"/>
    <w:tmpl w:val="BC022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AF3D57"/>
    <w:multiLevelType w:val="hybridMultilevel"/>
    <w:tmpl w:val="AAF0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B620A5"/>
    <w:multiLevelType w:val="hybridMultilevel"/>
    <w:tmpl w:val="418CE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D179D0"/>
    <w:multiLevelType w:val="hybridMultilevel"/>
    <w:tmpl w:val="0CA8E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BC12C4"/>
    <w:multiLevelType w:val="hybridMultilevel"/>
    <w:tmpl w:val="BCF6B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CA037C"/>
    <w:multiLevelType w:val="hybridMultilevel"/>
    <w:tmpl w:val="49F6F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1072EE"/>
    <w:multiLevelType w:val="hybridMultilevel"/>
    <w:tmpl w:val="066E0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712C1A"/>
    <w:multiLevelType w:val="hybridMultilevel"/>
    <w:tmpl w:val="5FFA8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53DEA"/>
    <w:multiLevelType w:val="hybridMultilevel"/>
    <w:tmpl w:val="00B8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A20BAC"/>
    <w:multiLevelType w:val="hybridMultilevel"/>
    <w:tmpl w:val="EB887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ED0EBE"/>
    <w:multiLevelType w:val="hybridMultilevel"/>
    <w:tmpl w:val="73DA1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74F8E"/>
    <w:multiLevelType w:val="hybridMultilevel"/>
    <w:tmpl w:val="C14AE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066007"/>
    <w:multiLevelType w:val="hybridMultilevel"/>
    <w:tmpl w:val="C69E1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D94040"/>
    <w:multiLevelType w:val="hybridMultilevel"/>
    <w:tmpl w:val="54E2D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FA6F1B"/>
    <w:multiLevelType w:val="hybridMultilevel"/>
    <w:tmpl w:val="4C50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A2510FF"/>
    <w:multiLevelType w:val="hybridMultilevel"/>
    <w:tmpl w:val="80441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83160B"/>
    <w:multiLevelType w:val="hybridMultilevel"/>
    <w:tmpl w:val="CED0B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774240"/>
    <w:multiLevelType w:val="hybridMultilevel"/>
    <w:tmpl w:val="7C1CB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C96827"/>
    <w:multiLevelType w:val="hybridMultilevel"/>
    <w:tmpl w:val="D8DE7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7B4ACC"/>
    <w:multiLevelType w:val="hybridMultilevel"/>
    <w:tmpl w:val="60B0B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8E6AF5"/>
    <w:multiLevelType w:val="hybridMultilevel"/>
    <w:tmpl w:val="F3C6A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D46337"/>
    <w:multiLevelType w:val="hybridMultilevel"/>
    <w:tmpl w:val="EDBA8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53494A"/>
    <w:multiLevelType w:val="hybridMultilevel"/>
    <w:tmpl w:val="A8042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167FB3"/>
    <w:multiLevelType w:val="hybridMultilevel"/>
    <w:tmpl w:val="A2AC2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BD52D3"/>
    <w:multiLevelType w:val="hybridMultilevel"/>
    <w:tmpl w:val="5D82C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AF6B1E"/>
    <w:multiLevelType w:val="hybridMultilevel"/>
    <w:tmpl w:val="5C0CC7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396F10"/>
    <w:multiLevelType w:val="hybridMultilevel"/>
    <w:tmpl w:val="11E0F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8B4E47"/>
    <w:multiLevelType w:val="hybridMultilevel"/>
    <w:tmpl w:val="555AC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CC5D1B"/>
    <w:multiLevelType w:val="hybridMultilevel"/>
    <w:tmpl w:val="4E662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3E4904"/>
    <w:multiLevelType w:val="hybridMultilevel"/>
    <w:tmpl w:val="BEC63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471280"/>
    <w:multiLevelType w:val="hybridMultilevel"/>
    <w:tmpl w:val="8BA00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867C99"/>
    <w:multiLevelType w:val="hybridMultilevel"/>
    <w:tmpl w:val="5C28D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2F0F37"/>
    <w:multiLevelType w:val="hybridMultilevel"/>
    <w:tmpl w:val="D7E03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803537"/>
    <w:multiLevelType w:val="hybridMultilevel"/>
    <w:tmpl w:val="E3303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D157D2"/>
    <w:multiLevelType w:val="hybridMultilevel"/>
    <w:tmpl w:val="83B4F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EC22A30"/>
    <w:multiLevelType w:val="hybridMultilevel"/>
    <w:tmpl w:val="B69AA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F82072F"/>
    <w:multiLevelType w:val="hybridMultilevel"/>
    <w:tmpl w:val="8500B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FEB3CAA"/>
    <w:multiLevelType w:val="hybridMultilevel"/>
    <w:tmpl w:val="1A16051E"/>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46" w15:restartNumberingAfterBreak="0">
    <w:nsid w:val="50F22A0B"/>
    <w:multiLevelType w:val="hybridMultilevel"/>
    <w:tmpl w:val="B38A4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200C0C"/>
    <w:multiLevelType w:val="hybridMultilevel"/>
    <w:tmpl w:val="C952D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AED70E2"/>
    <w:multiLevelType w:val="hybridMultilevel"/>
    <w:tmpl w:val="CFC2D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C3B2045"/>
    <w:multiLevelType w:val="hybridMultilevel"/>
    <w:tmpl w:val="5E66D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C6670B2"/>
    <w:multiLevelType w:val="hybridMultilevel"/>
    <w:tmpl w:val="3AB25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CF73BE9"/>
    <w:multiLevelType w:val="hybridMultilevel"/>
    <w:tmpl w:val="47C6E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E664715"/>
    <w:multiLevelType w:val="hybridMultilevel"/>
    <w:tmpl w:val="45040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7C1715"/>
    <w:multiLevelType w:val="hybridMultilevel"/>
    <w:tmpl w:val="30EE7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7D492E"/>
    <w:multiLevelType w:val="hybridMultilevel"/>
    <w:tmpl w:val="385C6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5C75BE"/>
    <w:multiLevelType w:val="hybridMultilevel"/>
    <w:tmpl w:val="8B4C4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077A04"/>
    <w:multiLevelType w:val="hybridMultilevel"/>
    <w:tmpl w:val="62523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B107A2"/>
    <w:multiLevelType w:val="hybridMultilevel"/>
    <w:tmpl w:val="596E3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6A52179"/>
    <w:multiLevelType w:val="hybridMultilevel"/>
    <w:tmpl w:val="8A16E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6DD7776"/>
    <w:multiLevelType w:val="hybridMultilevel"/>
    <w:tmpl w:val="57223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7223F97"/>
    <w:multiLevelType w:val="hybridMultilevel"/>
    <w:tmpl w:val="2A9AE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C6478E7"/>
    <w:multiLevelType w:val="hybridMultilevel"/>
    <w:tmpl w:val="0D34E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0C57EB1"/>
    <w:multiLevelType w:val="hybridMultilevel"/>
    <w:tmpl w:val="49E8D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1104A0E"/>
    <w:multiLevelType w:val="hybridMultilevel"/>
    <w:tmpl w:val="7DBC3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412175A"/>
    <w:multiLevelType w:val="hybridMultilevel"/>
    <w:tmpl w:val="0E7AA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4582BDF"/>
    <w:multiLevelType w:val="hybridMultilevel"/>
    <w:tmpl w:val="1C18390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5B75019"/>
    <w:multiLevelType w:val="hybridMultilevel"/>
    <w:tmpl w:val="75BE6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6AE546D"/>
    <w:multiLevelType w:val="hybridMultilevel"/>
    <w:tmpl w:val="56F8C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780418C"/>
    <w:multiLevelType w:val="hybridMultilevel"/>
    <w:tmpl w:val="AC164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8180D22"/>
    <w:multiLevelType w:val="hybridMultilevel"/>
    <w:tmpl w:val="BF3E5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9046534"/>
    <w:multiLevelType w:val="hybridMultilevel"/>
    <w:tmpl w:val="1854B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B3024C1"/>
    <w:multiLevelType w:val="hybridMultilevel"/>
    <w:tmpl w:val="1AE64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D8B7E4E"/>
    <w:multiLevelType w:val="hybridMultilevel"/>
    <w:tmpl w:val="09148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F4B2FED"/>
    <w:multiLevelType w:val="hybridMultilevel"/>
    <w:tmpl w:val="CC6CF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5907500">
    <w:abstractNumId w:val="0"/>
  </w:num>
  <w:num w:numId="2" w16cid:durableId="792672530">
    <w:abstractNumId w:val="25"/>
  </w:num>
  <w:num w:numId="3" w16cid:durableId="1873037637">
    <w:abstractNumId w:val="16"/>
  </w:num>
  <w:num w:numId="4" w16cid:durableId="1953046947">
    <w:abstractNumId w:val="12"/>
  </w:num>
  <w:num w:numId="5" w16cid:durableId="1490756818">
    <w:abstractNumId w:val="33"/>
  </w:num>
  <w:num w:numId="6" w16cid:durableId="332954853">
    <w:abstractNumId w:val="30"/>
  </w:num>
  <w:num w:numId="7" w16cid:durableId="1805999597">
    <w:abstractNumId w:val="19"/>
  </w:num>
  <w:num w:numId="8" w16cid:durableId="2036759954">
    <w:abstractNumId w:val="11"/>
  </w:num>
  <w:num w:numId="9" w16cid:durableId="1575316975">
    <w:abstractNumId w:val="26"/>
  </w:num>
  <w:num w:numId="10" w16cid:durableId="915286506">
    <w:abstractNumId w:val="29"/>
  </w:num>
  <w:num w:numId="11" w16cid:durableId="2076930400">
    <w:abstractNumId w:val="39"/>
  </w:num>
  <w:num w:numId="12" w16cid:durableId="635646457">
    <w:abstractNumId w:val="60"/>
  </w:num>
  <w:num w:numId="13" w16cid:durableId="36123217">
    <w:abstractNumId w:val="10"/>
  </w:num>
  <w:num w:numId="14" w16cid:durableId="523206210">
    <w:abstractNumId w:val="1"/>
  </w:num>
  <w:num w:numId="15" w16cid:durableId="1211071314">
    <w:abstractNumId w:val="49"/>
  </w:num>
  <w:num w:numId="16" w16cid:durableId="151261014">
    <w:abstractNumId w:val="13"/>
  </w:num>
  <w:num w:numId="17" w16cid:durableId="334381741">
    <w:abstractNumId w:val="20"/>
  </w:num>
  <w:num w:numId="18" w16cid:durableId="619844507">
    <w:abstractNumId w:val="54"/>
  </w:num>
  <w:num w:numId="19" w16cid:durableId="278343805">
    <w:abstractNumId w:val="52"/>
  </w:num>
  <w:num w:numId="20" w16cid:durableId="411121638">
    <w:abstractNumId w:val="22"/>
  </w:num>
  <w:num w:numId="21" w16cid:durableId="1360355182">
    <w:abstractNumId w:val="50"/>
  </w:num>
  <w:num w:numId="22" w16cid:durableId="124202726">
    <w:abstractNumId w:val="62"/>
  </w:num>
  <w:num w:numId="23" w16cid:durableId="34739220">
    <w:abstractNumId w:val="73"/>
  </w:num>
  <w:num w:numId="24" w16cid:durableId="1850559728">
    <w:abstractNumId w:val="37"/>
  </w:num>
  <w:num w:numId="25" w16cid:durableId="749816472">
    <w:abstractNumId w:val="64"/>
  </w:num>
  <w:num w:numId="26" w16cid:durableId="1236933179">
    <w:abstractNumId w:val="2"/>
  </w:num>
  <w:num w:numId="27" w16cid:durableId="1000503132">
    <w:abstractNumId w:val="40"/>
  </w:num>
  <w:num w:numId="28" w16cid:durableId="966853100">
    <w:abstractNumId w:val="48"/>
  </w:num>
  <w:num w:numId="29" w16cid:durableId="2066947193">
    <w:abstractNumId w:val="5"/>
  </w:num>
  <w:num w:numId="30" w16cid:durableId="1543514321">
    <w:abstractNumId w:val="18"/>
  </w:num>
  <w:num w:numId="31" w16cid:durableId="1614362307">
    <w:abstractNumId w:val="6"/>
  </w:num>
  <w:num w:numId="32" w16cid:durableId="1660302348">
    <w:abstractNumId w:val="66"/>
  </w:num>
  <w:num w:numId="33" w16cid:durableId="1429546726">
    <w:abstractNumId w:val="7"/>
  </w:num>
  <w:num w:numId="34" w16cid:durableId="2067296366">
    <w:abstractNumId w:val="69"/>
  </w:num>
  <w:num w:numId="35" w16cid:durableId="1968927853">
    <w:abstractNumId w:val="46"/>
  </w:num>
  <w:num w:numId="36" w16cid:durableId="1584800728">
    <w:abstractNumId w:val="38"/>
  </w:num>
  <w:num w:numId="37" w16cid:durableId="801193803">
    <w:abstractNumId w:val="53"/>
  </w:num>
  <w:num w:numId="38" w16cid:durableId="1357534478">
    <w:abstractNumId w:val="34"/>
  </w:num>
  <w:num w:numId="39" w16cid:durableId="367024633">
    <w:abstractNumId w:val="71"/>
  </w:num>
  <w:num w:numId="40" w16cid:durableId="264117704">
    <w:abstractNumId w:val="27"/>
  </w:num>
  <w:num w:numId="41" w16cid:durableId="1439568910">
    <w:abstractNumId w:val="65"/>
  </w:num>
  <w:num w:numId="42" w16cid:durableId="1365910105">
    <w:abstractNumId w:val="57"/>
  </w:num>
  <w:num w:numId="43" w16cid:durableId="2077779873">
    <w:abstractNumId w:val="56"/>
  </w:num>
  <w:num w:numId="44" w16cid:durableId="1000691852">
    <w:abstractNumId w:val="43"/>
  </w:num>
  <w:num w:numId="45" w16cid:durableId="746810324">
    <w:abstractNumId w:val="59"/>
  </w:num>
  <w:num w:numId="46" w16cid:durableId="502551692">
    <w:abstractNumId w:val="35"/>
  </w:num>
  <w:num w:numId="47" w16cid:durableId="1433089503">
    <w:abstractNumId w:val="55"/>
  </w:num>
  <w:num w:numId="48" w16cid:durableId="274095836">
    <w:abstractNumId w:val="61"/>
  </w:num>
  <w:num w:numId="49" w16cid:durableId="600720405">
    <w:abstractNumId w:val="14"/>
  </w:num>
  <w:num w:numId="50" w16cid:durableId="1688362042">
    <w:abstractNumId w:val="47"/>
  </w:num>
  <w:num w:numId="51" w16cid:durableId="529299781">
    <w:abstractNumId w:val="9"/>
  </w:num>
  <w:num w:numId="52" w16cid:durableId="2123189758">
    <w:abstractNumId w:val="42"/>
  </w:num>
  <w:num w:numId="53" w16cid:durableId="366491416">
    <w:abstractNumId w:val="41"/>
  </w:num>
  <w:num w:numId="54" w16cid:durableId="631013107">
    <w:abstractNumId w:val="72"/>
  </w:num>
  <w:num w:numId="55" w16cid:durableId="1589190566">
    <w:abstractNumId w:val="44"/>
  </w:num>
  <w:num w:numId="56" w16cid:durableId="158693815">
    <w:abstractNumId w:val="24"/>
  </w:num>
  <w:num w:numId="57" w16cid:durableId="106781658">
    <w:abstractNumId w:val="70"/>
  </w:num>
  <w:num w:numId="58" w16cid:durableId="1188787284">
    <w:abstractNumId w:val="4"/>
  </w:num>
  <w:num w:numId="59" w16cid:durableId="1821387440">
    <w:abstractNumId w:val="58"/>
  </w:num>
  <w:num w:numId="60" w16cid:durableId="669019119">
    <w:abstractNumId w:val="67"/>
  </w:num>
  <w:num w:numId="61" w16cid:durableId="355619272">
    <w:abstractNumId w:val="32"/>
  </w:num>
  <w:num w:numId="62" w16cid:durableId="479804858">
    <w:abstractNumId w:val="45"/>
  </w:num>
  <w:num w:numId="63" w16cid:durableId="1519270072">
    <w:abstractNumId w:val="31"/>
  </w:num>
  <w:num w:numId="64" w16cid:durableId="1187452054">
    <w:abstractNumId w:val="63"/>
  </w:num>
  <w:num w:numId="65" w16cid:durableId="1108966244">
    <w:abstractNumId w:val="8"/>
  </w:num>
  <w:num w:numId="66" w16cid:durableId="1645431233">
    <w:abstractNumId w:val="23"/>
  </w:num>
  <w:num w:numId="67" w16cid:durableId="508494241">
    <w:abstractNumId w:val="28"/>
  </w:num>
  <w:num w:numId="68" w16cid:durableId="1262957487">
    <w:abstractNumId w:val="68"/>
  </w:num>
  <w:num w:numId="69" w16cid:durableId="1460495991">
    <w:abstractNumId w:val="15"/>
  </w:num>
  <w:num w:numId="70" w16cid:durableId="203835483">
    <w:abstractNumId w:val="3"/>
  </w:num>
  <w:num w:numId="71" w16cid:durableId="319624548">
    <w:abstractNumId w:val="51"/>
  </w:num>
  <w:num w:numId="72" w16cid:durableId="542139494">
    <w:abstractNumId w:val="21"/>
  </w:num>
  <w:num w:numId="73" w16cid:durableId="1798907385">
    <w:abstractNumId w:val="17"/>
  </w:num>
  <w:num w:numId="74" w16cid:durableId="985667646">
    <w:abstractNumId w:val="36"/>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trackedChanges" w:enforcement="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CBF"/>
    <w:rsid w:val="0000254E"/>
    <w:rsid w:val="00002A35"/>
    <w:rsid w:val="000048D6"/>
    <w:rsid w:val="000050C5"/>
    <w:rsid w:val="0001044D"/>
    <w:rsid w:val="000107CF"/>
    <w:rsid w:val="000128F2"/>
    <w:rsid w:val="00026E81"/>
    <w:rsid w:val="000313B6"/>
    <w:rsid w:val="0004296D"/>
    <w:rsid w:val="00043F13"/>
    <w:rsid w:val="000452EF"/>
    <w:rsid w:val="00047289"/>
    <w:rsid w:val="00051F70"/>
    <w:rsid w:val="00052037"/>
    <w:rsid w:val="000548C5"/>
    <w:rsid w:val="00057268"/>
    <w:rsid w:val="0006165C"/>
    <w:rsid w:val="00070954"/>
    <w:rsid w:val="00073BA4"/>
    <w:rsid w:val="00080442"/>
    <w:rsid w:val="00080827"/>
    <w:rsid w:val="00080C2E"/>
    <w:rsid w:val="000852EB"/>
    <w:rsid w:val="00085EE4"/>
    <w:rsid w:val="00093D55"/>
    <w:rsid w:val="000944CE"/>
    <w:rsid w:val="00095455"/>
    <w:rsid w:val="00095D4F"/>
    <w:rsid w:val="00095F68"/>
    <w:rsid w:val="000A269B"/>
    <w:rsid w:val="000A27C2"/>
    <w:rsid w:val="000A3B9C"/>
    <w:rsid w:val="000A5312"/>
    <w:rsid w:val="000A5B3D"/>
    <w:rsid w:val="000B3A08"/>
    <w:rsid w:val="000B418E"/>
    <w:rsid w:val="000B54C9"/>
    <w:rsid w:val="000B6A31"/>
    <w:rsid w:val="000B7452"/>
    <w:rsid w:val="000C1318"/>
    <w:rsid w:val="000C2981"/>
    <w:rsid w:val="000D2566"/>
    <w:rsid w:val="000D4FCE"/>
    <w:rsid w:val="000D56DA"/>
    <w:rsid w:val="000D6A10"/>
    <w:rsid w:val="000E37D6"/>
    <w:rsid w:val="000E4555"/>
    <w:rsid w:val="000E59BD"/>
    <w:rsid w:val="000E5D1A"/>
    <w:rsid w:val="000F0E7C"/>
    <w:rsid w:val="000F1A78"/>
    <w:rsid w:val="000F22C3"/>
    <w:rsid w:val="0010261F"/>
    <w:rsid w:val="00117860"/>
    <w:rsid w:val="001279C5"/>
    <w:rsid w:val="00130F1B"/>
    <w:rsid w:val="00130F41"/>
    <w:rsid w:val="00134474"/>
    <w:rsid w:val="00141599"/>
    <w:rsid w:val="00141BF5"/>
    <w:rsid w:val="001430DC"/>
    <w:rsid w:val="00145745"/>
    <w:rsid w:val="00151895"/>
    <w:rsid w:val="00154D89"/>
    <w:rsid w:val="00156E1B"/>
    <w:rsid w:val="001572D9"/>
    <w:rsid w:val="0016133A"/>
    <w:rsid w:val="001732B2"/>
    <w:rsid w:val="00185F97"/>
    <w:rsid w:val="0018629D"/>
    <w:rsid w:val="001A10BD"/>
    <w:rsid w:val="001A6F5C"/>
    <w:rsid w:val="001A74B9"/>
    <w:rsid w:val="001B09A3"/>
    <w:rsid w:val="001C2DA5"/>
    <w:rsid w:val="001C2E9C"/>
    <w:rsid w:val="001D18AF"/>
    <w:rsid w:val="001D38F6"/>
    <w:rsid w:val="001D4686"/>
    <w:rsid w:val="001D553D"/>
    <w:rsid w:val="001D6A07"/>
    <w:rsid w:val="001E76BF"/>
    <w:rsid w:val="001F2EC4"/>
    <w:rsid w:val="001F3919"/>
    <w:rsid w:val="001F62B2"/>
    <w:rsid w:val="002041A4"/>
    <w:rsid w:val="00211F81"/>
    <w:rsid w:val="00225232"/>
    <w:rsid w:val="00225A0B"/>
    <w:rsid w:val="00230482"/>
    <w:rsid w:val="002326DD"/>
    <w:rsid w:val="00232CC2"/>
    <w:rsid w:val="00233080"/>
    <w:rsid w:val="00236242"/>
    <w:rsid w:val="002409B4"/>
    <w:rsid w:val="002444B8"/>
    <w:rsid w:val="00245F34"/>
    <w:rsid w:val="0024798A"/>
    <w:rsid w:val="00247EF9"/>
    <w:rsid w:val="0025280D"/>
    <w:rsid w:val="002530AD"/>
    <w:rsid w:val="002609BD"/>
    <w:rsid w:val="002618E5"/>
    <w:rsid w:val="0026499A"/>
    <w:rsid w:val="00264E0D"/>
    <w:rsid w:val="00266E8A"/>
    <w:rsid w:val="00280375"/>
    <w:rsid w:val="00281D77"/>
    <w:rsid w:val="00283671"/>
    <w:rsid w:val="00284290"/>
    <w:rsid w:val="002842C7"/>
    <w:rsid w:val="00285AEC"/>
    <w:rsid w:val="00290583"/>
    <w:rsid w:val="0029421E"/>
    <w:rsid w:val="002979EE"/>
    <w:rsid w:val="002A2E90"/>
    <w:rsid w:val="002A48FC"/>
    <w:rsid w:val="002B2B44"/>
    <w:rsid w:val="002B46CA"/>
    <w:rsid w:val="002C03C0"/>
    <w:rsid w:val="002C13E9"/>
    <w:rsid w:val="002C15C9"/>
    <w:rsid w:val="002C7610"/>
    <w:rsid w:val="002E0673"/>
    <w:rsid w:val="002E1BA6"/>
    <w:rsid w:val="002E2935"/>
    <w:rsid w:val="002E4E38"/>
    <w:rsid w:val="002E6F98"/>
    <w:rsid w:val="002E6FA4"/>
    <w:rsid w:val="002E70ED"/>
    <w:rsid w:val="002F1CBF"/>
    <w:rsid w:val="002F29C5"/>
    <w:rsid w:val="002F2EB6"/>
    <w:rsid w:val="003005FA"/>
    <w:rsid w:val="00312F07"/>
    <w:rsid w:val="00321B49"/>
    <w:rsid w:val="0032356E"/>
    <w:rsid w:val="00336F4B"/>
    <w:rsid w:val="003443BE"/>
    <w:rsid w:val="00347927"/>
    <w:rsid w:val="0035341B"/>
    <w:rsid w:val="00356457"/>
    <w:rsid w:val="00363E9C"/>
    <w:rsid w:val="00364D65"/>
    <w:rsid w:val="00365123"/>
    <w:rsid w:val="00365E38"/>
    <w:rsid w:val="00372D27"/>
    <w:rsid w:val="003772F1"/>
    <w:rsid w:val="003801E2"/>
    <w:rsid w:val="00380D95"/>
    <w:rsid w:val="003815F4"/>
    <w:rsid w:val="00382575"/>
    <w:rsid w:val="00383672"/>
    <w:rsid w:val="00383DAD"/>
    <w:rsid w:val="00383F07"/>
    <w:rsid w:val="00395235"/>
    <w:rsid w:val="0039529B"/>
    <w:rsid w:val="003970A8"/>
    <w:rsid w:val="003A1F4F"/>
    <w:rsid w:val="003A53F7"/>
    <w:rsid w:val="003B0F97"/>
    <w:rsid w:val="003B309B"/>
    <w:rsid w:val="003B5B20"/>
    <w:rsid w:val="003C0374"/>
    <w:rsid w:val="003C1E81"/>
    <w:rsid w:val="003C256A"/>
    <w:rsid w:val="003C617D"/>
    <w:rsid w:val="003D2D7C"/>
    <w:rsid w:val="003D6BF1"/>
    <w:rsid w:val="003E070E"/>
    <w:rsid w:val="003E411B"/>
    <w:rsid w:val="003E5934"/>
    <w:rsid w:val="003F3D83"/>
    <w:rsid w:val="00401217"/>
    <w:rsid w:val="00401C04"/>
    <w:rsid w:val="0040216C"/>
    <w:rsid w:val="00402720"/>
    <w:rsid w:val="00403DCA"/>
    <w:rsid w:val="00406724"/>
    <w:rsid w:val="00412DF1"/>
    <w:rsid w:val="00422FA0"/>
    <w:rsid w:val="0042454D"/>
    <w:rsid w:val="00437838"/>
    <w:rsid w:val="00437B88"/>
    <w:rsid w:val="00442832"/>
    <w:rsid w:val="00445386"/>
    <w:rsid w:val="00450E2B"/>
    <w:rsid w:val="00455CCB"/>
    <w:rsid w:val="004604C4"/>
    <w:rsid w:val="0046455E"/>
    <w:rsid w:val="004667F7"/>
    <w:rsid w:val="00470405"/>
    <w:rsid w:val="00471C1E"/>
    <w:rsid w:val="00472843"/>
    <w:rsid w:val="004770F1"/>
    <w:rsid w:val="004877CB"/>
    <w:rsid w:val="00487D0E"/>
    <w:rsid w:val="004918CB"/>
    <w:rsid w:val="004934A9"/>
    <w:rsid w:val="00493B40"/>
    <w:rsid w:val="00494F11"/>
    <w:rsid w:val="004B1BFF"/>
    <w:rsid w:val="004B29F9"/>
    <w:rsid w:val="004B4303"/>
    <w:rsid w:val="004B67D5"/>
    <w:rsid w:val="004C1FC9"/>
    <w:rsid w:val="004C2411"/>
    <w:rsid w:val="004C5476"/>
    <w:rsid w:val="004C570F"/>
    <w:rsid w:val="004C6025"/>
    <w:rsid w:val="004C68D5"/>
    <w:rsid w:val="004D5E99"/>
    <w:rsid w:val="004D70A1"/>
    <w:rsid w:val="004F174D"/>
    <w:rsid w:val="004F32CC"/>
    <w:rsid w:val="004F61BC"/>
    <w:rsid w:val="00506E28"/>
    <w:rsid w:val="005077CC"/>
    <w:rsid w:val="00512DE1"/>
    <w:rsid w:val="00517954"/>
    <w:rsid w:val="00517B47"/>
    <w:rsid w:val="00517B5D"/>
    <w:rsid w:val="005202C9"/>
    <w:rsid w:val="0052552C"/>
    <w:rsid w:val="005275BD"/>
    <w:rsid w:val="005275FC"/>
    <w:rsid w:val="0053392B"/>
    <w:rsid w:val="00533FFD"/>
    <w:rsid w:val="00535D3E"/>
    <w:rsid w:val="00536C88"/>
    <w:rsid w:val="00540C49"/>
    <w:rsid w:val="00541664"/>
    <w:rsid w:val="00542DE5"/>
    <w:rsid w:val="005465C1"/>
    <w:rsid w:val="0054704E"/>
    <w:rsid w:val="00553EF4"/>
    <w:rsid w:val="00555940"/>
    <w:rsid w:val="005561A9"/>
    <w:rsid w:val="0055786A"/>
    <w:rsid w:val="0056104E"/>
    <w:rsid w:val="00562608"/>
    <w:rsid w:val="00564C97"/>
    <w:rsid w:val="005706C1"/>
    <w:rsid w:val="00571696"/>
    <w:rsid w:val="00572EE3"/>
    <w:rsid w:val="005734CA"/>
    <w:rsid w:val="00575194"/>
    <w:rsid w:val="00576DC7"/>
    <w:rsid w:val="005779B5"/>
    <w:rsid w:val="005804E9"/>
    <w:rsid w:val="00582256"/>
    <w:rsid w:val="00582C0A"/>
    <w:rsid w:val="00582E87"/>
    <w:rsid w:val="00584885"/>
    <w:rsid w:val="00584DEA"/>
    <w:rsid w:val="0058719D"/>
    <w:rsid w:val="00587B3E"/>
    <w:rsid w:val="0059231A"/>
    <w:rsid w:val="00592745"/>
    <w:rsid w:val="0059423F"/>
    <w:rsid w:val="0059625A"/>
    <w:rsid w:val="005A24DE"/>
    <w:rsid w:val="005A46D2"/>
    <w:rsid w:val="005A62F3"/>
    <w:rsid w:val="005B0123"/>
    <w:rsid w:val="005B2AF4"/>
    <w:rsid w:val="005B69B4"/>
    <w:rsid w:val="005C639E"/>
    <w:rsid w:val="005C6E19"/>
    <w:rsid w:val="005C7CB3"/>
    <w:rsid w:val="005D5D40"/>
    <w:rsid w:val="005D7720"/>
    <w:rsid w:val="005E5675"/>
    <w:rsid w:val="005E75FE"/>
    <w:rsid w:val="005F0212"/>
    <w:rsid w:val="005F0A33"/>
    <w:rsid w:val="005F41A3"/>
    <w:rsid w:val="005F7A6D"/>
    <w:rsid w:val="0061004C"/>
    <w:rsid w:val="006102BB"/>
    <w:rsid w:val="00613486"/>
    <w:rsid w:val="00614A2B"/>
    <w:rsid w:val="00616BA3"/>
    <w:rsid w:val="00621A1B"/>
    <w:rsid w:val="0062216F"/>
    <w:rsid w:val="00622FD5"/>
    <w:rsid w:val="00625978"/>
    <w:rsid w:val="00625EE6"/>
    <w:rsid w:val="00630550"/>
    <w:rsid w:val="006332CC"/>
    <w:rsid w:val="006362C8"/>
    <w:rsid w:val="006409A4"/>
    <w:rsid w:val="006442E7"/>
    <w:rsid w:val="006445BB"/>
    <w:rsid w:val="00652417"/>
    <w:rsid w:val="00653DE6"/>
    <w:rsid w:val="00661EAA"/>
    <w:rsid w:val="00661FF5"/>
    <w:rsid w:val="006628C7"/>
    <w:rsid w:val="0066522A"/>
    <w:rsid w:val="00665F55"/>
    <w:rsid w:val="00671186"/>
    <w:rsid w:val="0068224C"/>
    <w:rsid w:val="00683E25"/>
    <w:rsid w:val="00684814"/>
    <w:rsid w:val="00684EF9"/>
    <w:rsid w:val="00687424"/>
    <w:rsid w:val="006914A9"/>
    <w:rsid w:val="00694BC1"/>
    <w:rsid w:val="0069529C"/>
    <w:rsid w:val="0069681D"/>
    <w:rsid w:val="006A1C23"/>
    <w:rsid w:val="006A436B"/>
    <w:rsid w:val="006A6C59"/>
    <w:rsid w:val="006A6ED7"/>
    <w:rsid w:val="006C3FDE"/>
    <w:rsid w:val="006D424C"/>
    <w:rsid w:val="006D784D"/>
    <w:rsid w:val="006D7961"/>
    <w:rsid w:val="006D7B40"/>
    <w:rsid w:val="006E0323"/>
    <w:rsid w:val="006E616A"/>
    <w:rsid w:val="006F107D"/>
    <w:rsid w:val="006F5456"/>
    <w:rsid w:val="006F5A0F"/>
    <w:rsid w:val="006F7D73"/>
    <w:rsid w:val="0070070F"/>
    <w:rsid w:val="007009DA"/>
    <w:rsid w:val="00701BBE"/>
    <w:rsid w:val="00703430"/>
    <w:rsid w:val="007040AF"/>
    <w:rsid w:val="007052D9"/>
    <w:rsid w:val="00705D41"/>
    <w:rsid w:val="007101A0"/>
    <w:rsid w:val="007102ED"/>
    <w:rsid w:val="00710906"/>
    <w:rsid w:val="007119AB"/>
    <w:rsid w:val="00714965"/>
    <w:rsid w:val="00716458"/>
    <w:rsid w:val="00716B13"/>
    <w:rsid w:val="007218B3"/>
    <w:rsid w:val="00722426"/>
    <w:rsid w:val="00724379"/>
    <w:rsid w:val="007248A8"/>
    <w:rsid w:val="007315EE"/>
    <w:rsid w:val="0073503D"/>
    <w:rsid w:val="007423B7"/>
    <w:rsid w:val="007472A5"/>
    <w:rsid w:val="0076027B"/>
    <w:rsid w:val="00762F26"/>
    <w:rsid w:val="00763155"/>
    <w:rsid w:val="00765723"/>
    <w:rsid w:val="00766D17"/>
    <w:rsid w:val="00771049"/>
    <w:rsid w:val="0077781D"/>
    <w:rsid w:val="007804A9"/>
    <w:rsid w:val="007818F9"/>
    <w:rsid w:val="007819F9"/>
    <w:rsid w:val="00781A70"/>
    <w:rsid w:val="00784117"/>
    <w:rsid w:val="00790A86"/>
    <w:rsid w:val="007913E6"/>
    <w:rsid w:val="00797E25"/>
    <w:rsid w:val="007A0339"/>
    <w:rsid w:val="007A3B5C"/>
    <w:rsid w:val="007A3C64"/>
    <w:rsid w:val="007A41E7"/>
    <w:rsid w:val="007B0DE6"/>
    <w:rsid w:val="007B1BA7"/>
    <w:rsid w:val="007C6C8F"/>
    <w:rsid w:val="007C7474"/>
    <w:rsid w:val="007D21B2"/>
    <w:rsid w:val="007D6285"/>
    <w:rsid w:val="007D6ECB"/>
    <w:rsid w:val="007E3C8A"/>
    <w:rsid w:val="007F338B"/>
    <w:rsid w:val="007F4F38"/>
    <w:rsid w:val="007F6BE6"/>
    <w:rsid w:val="00803649"/>
    <w:rsid w:val="00803BAF"/>
    <w:rsid w:val="00803E46"/>
    <w:rsid w:val="00804E9B"/>
    <w:rsid w:val="0080651C"/>
    <w:rsid w:val="00806E6A"/>
    <w:rsid w:val="00806F06"/>
    <w:rsid w:val="00807640"/>
    <w:rsid w:val="008105D8"/>
    <w:rsid w:val="0081123D"/>
    <w:rsid w:val="00816AF9"/>
    <w:rsid w:val="008171DC"/>
    <w:rsid w:val="008204FD"/>
    <w:rsid w:val="008260C7"/>
    <w:rsid w:val="008310AF"/>
    <w:rsid w:val="00833095"/>
    <w:rsid w:val="0083709C"/>
    <w:rsid w:val="008402C1"/>
    <w:rsid w:val="0084187D"/>
    <w:rsid w:val="00841E12"/>
    <w:rsid w:val="00844B7E"/>
    <w:rsid w:val="008532AD"/>
    <w:rsid w:val="00861BCC"/>
    <w:rsid w:val="00863CA9"/>
    <w:rsid w:val="00871902"/>
    <w:rsid w:val="00873E45"/>
    <w:rsid w:val="00877A3A"/>
    <w:rsid w:val="00887DE3"/>
    <w:rsid w:val="0089396F"/>
    <w:rsid w:val="00894E9B"/>
    <w:rsid w:val="008965BB"/>
    <w:rsid w:val="00897D94"/>
    <w:rsid w:val="008A05F4"/>
    <w:rsid w:val="008B22AF"/>
    <w:rsid w:val="008C0561"/>
    <w:rsid w:val="008C0AB4"/>
    <w:rsid w:val="008C52A0"/>
    <w:rsid w:val="008D18BB"/>
    <w:rsid w:val="008D2C4D"/>
    <w:rsid w:val="008D7188"/>
    <w:rsid w:val="008F67F3"/>
    <w:rsid w:val="008F6B33"/>
    <w:rsid w:val="00902763"/>
    <w:rsid w:val="00903561"/>
    <w:rsid w:val="0090464A"/>
    <w:rsid w:val="00904907"/>
    <w:rsid w:val="00904BFE"/>
    <w:rsid w:val="009106BC"/>
    <w:rsid w:val="009124FF"/>
    <w:rsid w:val="00912F1C"/>
    <w:rsid w:val="00915CFF"/>
    <w:rsid w:val="00917B12"/>
    <w:rsid w:val="00922D08"/>
    <w:rsid w:val="009245E4"/>
    <w:rsid w:val="009250D5"/>
    <w:rsid w:val="0093205B"/>
    <w:rsid w:val="00936295"/>
    <w:rsid w:val="00936617"/>
    <w:rsid w:val="0094146A"/>
    <w:rsid w:val="009426C9"/>
    <w:rsid w:val="0094589F"/>
    <w:rsid w:val="00952068"/>
    <w:rsid w:val="00954CFE"/>
    <w:rsid w:val="00957AE6"/>
    <w:rsid w:val="00960161"/>
    <w:rsid w:val="0096026C"/>
    <w:rsid w:val="00964A41"/>
    <w:rsid w:val="00965B7D"/>
    <w:rsid w:val="0096713D"/>
    <w:rsid w:val="00974EFA"/>
    <w:rsid w:val="00976BF5"/>
    <w:rsid w:val="00981180"/>
    <w:rsid w:val="00984295"/>
    <w:rsid w:val="00987A8D"/>
    <w:rsid w:val="009A3535"/>
    <w:rsid w:val="009A4753"/>
    <w:rsid w:val="009A49DF"/>
    <w:rsid w:val="009A5B60"/>
    <w:rsid w:val="009B7C23"/>
    <w:rsid w:val="009C4C0B"/>
    <w:rsid w:val="009C4DB7"/>
    <w:rsid w:val="009C5A14"/>
    <w:rsid w:val="009C5F70"/>
    <w:rsid w:val="009C618B"/>
    <w:rsid w:val="009D0D62"/>
    <w:rsid w:val="009D2667"/>
    <w:rsid w:val="009E1182"/>
    <w:rsid w:val="009E3F6A"/>
    <w:rsid w:val="00A02960"/>
    <w:rsid w:val="00A06C7A"/>
    <w:rsid w:val="00A1223A"/>
    <w:rsid w:val="00A12360"/>
    <w:rsid w:val="00A16EC4"/>
    <w:rsid w:val="00A2385A"/>
    <w:rsid w:val="00A23FC7"/>
    <w:rsid w:val="00A26984"/>
    <w:rsid w:val="00A31F6F"/>
    <w:rsid w:val="00A323EA"/>
    <w:rsid w:val="00A34352"/>
    <w:rsid w:val="00A378CE"/>
    <w:rsid w:val="00A400C1"/>
    <w:rsid w:val="00A442C1"/>
    <w:rsid w:val="00A52EE8"/>
    <w:rsid w:val="00A532A3"/>
    <w:rsid w:val="00A6284C"/>
    <w:rsid w:val="00A66511"/>
    <w:rsid w:val="00A71981"/>
    <w:rsid w:val="00A7425F"/>
    <w:rsid w:val="00A81757"/>
    <w:rsid w:val="00A86ED4"/>
    <w:rsid w:val="00A90AAD"/>
    <w:rsid w:val="00A90C22"/>
    <w:rsid w:val="00A920FD"/>
    <w:rsid w:val="00A92FF5"/>
    <w:rsid w:val="00A93A3E"/>
    <w:rsid w:val="00AA24EB"/>
    <w:rsid w:val="00AA5DF8"/>
    <w:rsid w:val="00AA6D2B"/>
    <w:rsid w:val="00AB01FE"/>
    <w:rsid w:val="00AB0F8F"/>
    <w:rsid w:val="00AB273E"/>
    <w:rsid w:val="00AB632D"/>
    <w:rsid w:val="00AC1F70"/>
    <w:rsid w:val="00AC3502"/>
    <w:rsid w:val="00AC5CF4"/>
    <w:rsid w:val="00AD02DC"/>
    <w:rsid w:val="00AD168F"/>
    <w:rsid w:val="00AD4F5B"/>
    <w:rsid w:val="00AE5D71"/>
    <w:rsid w:val="00AE6B1B"/>
    <w:rsid w:val="00AE739D"/>
    <w:rsid w:val="00AF058D"/>
    <w:rsid w:val="00AF16FB"/>
    <w:rsid w:val="00AF22CE"/>
    <w:rsid w:val="00AF3260"/>
    <w:rsid w:val="00AF59E9"/>
    <w:rsid w:val="00AF6EBC"/>
    <w:rsid w:val="00B02E2A"/>
    <w:rsid w:val="00B02F5F"/>
    <w:rsid w:val="00B04FD7"/>
    <w:rsid w:val="00B15792"/>
    <w:rsid w:val="00B1763F"/>
    <w:rsid w:val="00B23297"/>
    <w:rsid w:val="00B26D32"/>
    <w:rsid w:val="00B27FA3"/>
    <w:rsid w:val="00B30CBD"/>
    <w:rsid w:val="00B318D5"/>
    <w:rsid w:val="00B353BD"/>
    <w:rsid w:val="00B37463"/>
    <w:rsid w:val="00B40EE3"/>
    <w:rsid w:val="00B414AF"/>
    <w:rsid w:val="00B41FA3"/>
    <w:rsid w:val="00B5218D"/>
    <w:rsid w:val="00B56320"/>
    <w:rsid w:val="00B564E5"/>
    <w:rsid w:val="00B56E52"/>
    <w:rsid w:val="00B62304"/>
    <w:rsid w:val="00B62355"/>
    <w:rsid w:val="00B623A5"/>
    <w:rsid w:val="00B63228"/>
    <w:rsid w:val="00B643D5"/>
    <w:rsid w:val="00B67689"/>
    <w:rsid w:val="00B67DB8"/>
    <w:rsid w:val="00B7146C"/>
    <w:rsid w:val="00B7355B"/>
    <w:rsid w:val="00B7360C"/>
    <w:rsid w:val="00B77569"/>
    <w:rsid w:val="00B84C27"/>
    <w:rsid w:val="00B9193B"/>
    <w:rsid w:val="00B922CA"/>
    <w:rsid w:val="00B95FF8"/>
    <w:rsid w:val="00B9739E"/>
    <w:rsid w:val="00BA1847"/>
    <w:rsid w:val="00BA5257"/>
    <w:rsid w:val="00BA6EAE"/>
    <w:rsid w:val="00BA70CE"/>
    <w:rsid w:val="00BB1A60"/>
    <w:rsid w:val="00BB24E5"/>
    <w:rsid w:val="00BB3EDF"/>
    <w:rsid w:val="00BB4991"/>
    <w:rsid w:val="00BB629E"/>
    <w:rsid w:val="00BB7067"/>
    <w:rsid w:val="00BB7C75"/>
    <w:rsid w:val="00BC0471"/>
    <w:rsid w:val="00BC43E8"/>
    <w:rsid w:val="00BC6F5D"/>
    <w:rsid w:val="00BD30C9"/>
    <w:rsid w:val="00BD65AC"/>
    <w:rsid w:val="00BE02DE"/>
    <w:rsid w:val="00BE064D"/>
    <w:rsid w:val="00BF280B"/>
    <w:rsid w:val="00BF724F"/>
    <w:rsid w:val="00BF7F6D"/>
    <w:rsid w:val="00C015B6"/>
    <w:rsid w:val="00C03635"/>
    <w:rsid w:val="00C051A4"/>
    <w:rsid w:val="00C0523B"/>
    <w:rsid w:val="00C14CA3"/>
    <w:rsid w:val="00C20755"/>
    <w:rsid w:val="00C20BD7"/>
    <w:rsid w:val="00C2114A"/>
    <w:rsid w:val="00C24C5C"/>
    <w:rsid w:val="00C2773F"/>
    <w:rsid w:val="00C307FD"/>
    <w:rsid w:val="00C3122B"/>
    <w:rsid w:val="00C32283"/>
    <w:rsid w:val="00C32FF5"/>
    <w:rsid w:val="00C36E06"/>
    <w:rsid w:val="00C4150B"/>
    <w:rsid w:val="00C45743"/>
    <w:rsid w:val="00C46AAA"/>
    <w:rsid w:val="00C50693"/>
    <w:rsid w:val="00C51DC7"/>
    <w:rsid w:val="00C540FE"/>
    <w:rsid w:val="00C54129"/>
    <w:rsid w:val="00C600BE"/>
    <w:rsid w:val="00C60DBC"/>
    <w:rsid w:val="00C63C6D"/>
    <w:rsid w:val="00C679B8"/>
    <w:rsid w:val="00C67BE4"/>
    <w:rsid w:val="00C7499E"/>
    <w:rsid w:val="00C74D67"/>
    <w:rsid w:val="00C753F8"/>
    <w:rsid w:val="00C75D00"/>
    <w:rsid w:val="00C7721F"/>
    <w:rsid w:val="00C80340"/>
    <w:rsid w:val="00C82BC2"/>
    <w:rsid w:val="00C82DED"/>
    <w:rsid w:val="00C919A1"/>
    <w:rsid w:val="00C930AB"/>
    <w:rsid w:val="00C95B2B"/>
    <w:rsid w:val="00CA35EA"/>
    <w:rsid w:val="00CA6A05"/>
    <w:rsid w:val="00CA7AD2"/>
    <w:rsid w:val="00CB4C87"/>
    <w:rsid w:val="00CB5532"/>
    <w:rsid w:val="00CB678C"/>
    <w:rsid w:val="00CB6C18"/>
    <w:rsid w:val="00CC1505"/>
    <w:rsid w:val="00CC448F"/>
    <w:rsid w:val="00CD13CD"/>
    <w:rsid w:val="00CD1F36"/>
    <w:rsid w:val="00CE00B0"/>
    <w:rsid w:val="00CE460E"/>
    <w:rsid w:val="00CF13A3"/>
    <w:rsid w:val="00CF348F"/>
    <w:rsid w:val="00CF3F4C"/>
    <w:rsid w:val="00CF4C1C"/>
    <w:rsid w:val="00CF6495"/>
    <w:rsid w:val="00D021F4"/>
    <w:rsid w:val="00D03B10"/>
    <w:rsid w:val="00D06A88"/>
    <w:rsid w:val="00D115B6"/>
    <w:rsid w:val="00D11762"/>
    <w:rsid w:val="00D117B0"/>
    <w:rsid w:val="00D14380"/>
    <w:rsid w:val="00D15793"/>
    <w:rsid w:val="00D15F43"/>
    <w:rsid w:val="00D20C1C"/>
    <w:rsid w:val="00D36A61"/>
    <w:rsid w:val="00D41A61"/>
    <w:rsid w:val="00D422E0"/>
    <w:rsid w:val="00D42DE0"/>
    <w:rsid w:val="00D5219E"/>
    <w:rsid w:val="00D545D5"/>
    <w:rsid w:val="00D57FD2"/>
    <w:rsid w:val="00D60C04"/>
    <w:rsid w:val="00D643DE"/>
    <w:rsid w:val="00D6494B"/>
    <w:rsid w:val="00D656D0"/>
    <w:rsid w:val="00D67D2A"/>
    <w:rsid w:val="00D75776"/>
    <w:rsid w:val="00D767FC"/>
    <w:rsid w:val="00D7779B"/>
    <w:rsid w:val="00D83CFE"/>
    <w:rsid w:val="00D86728"/>
    <w:rsid w:val="00D8697C"/>
    <w:rsid w:val="00D90E2E"/>
    <w:rsid w:val="00D9122C"/>
    <w:rsid w:val="00D9321D"/>
    <w:rsid w:val="00D93B86"/>
    <w:rsid w:val="00D94127"/>
    <w:rsid w:val="00D974EB"/>
    <w:rsid w:val="00DA1E1B"/>
    <w:rsid w:val="00DA4197"/>
    <w:rsid w:val="00DA464C"/>
    <w:rsid w:val="00DB4219"/>
    <w:rsid w:val="00DC1339"/>
    <w:rsid w:val="00DC42AE"/>
    <w:rsid w:val="00DC66A1"/>
    <w:rsid w:val="00DD0213"/>
    <w:rsid w:val="00DD1F89"/>
    <w:rsid w:val="00DD295B"/>
    <w:rsid w:val="00DD2AA6"/>
    <w:rsid w:val="00DD4177"/>
    <w:rsid w:val="00DD5F12"/>
    <w:rsid w:val="00DE240D"/>
    <w:rsid w:val="00DF128A"/>
    <w:rsid w:val="00DF147F"/>
    <w:rsid w:val="00DF59E0"/>
    <w:rsid w:val="00DF5BE7"/>
    <w:rsid w:val="00E1371D"/>
    <w:rsid w:val="00E17363"/>
    <w:rsid w:val="00E20B5C"/>
    <w:rsid w:val="00E22D23"/>
    <w:rsid w:val="00E23D6D"/>
    <w:rsid w:val="00E24FB5"/>
    <w:rsid w:val="00E34983"/>
    <w:rsid w:val="00E525D5"/>
    <w:rsid w:val="00E52A72"/>
    <w:rsid w:val="00E53DAA"/>
    <w:rsid w:val="00E5704B"/>
    <w:rsid w:val="00E63A98"/>
    <w:rsid w:val="00E63FE1"/>
    <w:rsid w:val="00E66A5B"/>
    <w:rsid w:val="00E673FA"/>
    <w:rsid w:val="00E674C4"/>
    <w:rsid w:val="00E76BEA"/>
    <w:rsid w:val="00E83630"/>
    <w:rsid w:val="00E964D6"/>
    <w:rsid w:val="00EA0BBC"/>
    <w:rsid w:val="00EA17FB"/>
    <w:rsid w:val="00EA2BBD"/>
    <w:rsid w:val="00EA5709"/>
    <w:rsid w:val="00EA6B49"/>
    <w:rsid w:val="00EB06C3"/>
    <w:rsid w:val="00EB1FFA"/>
    <w:rsid w:val="00EB27D2"/>
    <w:rsid w:val="00EB5C38"/>
    <w:rsid w:val="00EC1683"/>
    <w:rsid w:val="00EC2112"/>
    <w:rsid w:val="00EC3DAB"/>
    <w:rsid w:val="00EC67AB"/>
    <w:rsid w:val="00ED3F2D"/>
    <w:rsid w:val="00EE0A2E"/>
    <w:rsid w:val="00EE20AB"/>
    <w:rsid w:val="00EE675E"/>
    <w:rsid w:val="00EF2731"/>
    <w:rsid w:val="00EF300C"/>
    <w:rsid w:val="00EF4B28"/>
    <w:rsid w:val="00EF6A95"/>
    <w:rsid w:val="00F01B9D"/>
    <w:rsid w:val="00F03103"/>
    <w:rsid w:val="00F04B57"/>
    <w:rsid w:val="00F05C68"/>
    <w:rsid w:val="00F11EAD"/>
    <w:rsid w:val="00F12D84"/>
    <w:rsid w:val="00F16C88"/>
    <w:rsid w:val="00F25718"/>
    <w:rsid w:val="00F26BE3"/>
    <w:rsid w:val="00F27271"/>
    <w:rsid w:val="00F31263"/>
    <w:rsid w:val="00F318AB"/>
    <w:rsid w:val="00F36D75"/>
    <w:rsid w:val="00F377A9"/>
    <w:rsid w:val="00F40547"/>
    <w:rsid w:val="00F405C0"/>
    <w:rsid w:val="00F42A91"/>
    <w:rsid w:val="00F42E30"/>
    <w:rsid w:val="00F45FD1"/>
    <w:rsid w:val="00F5405D"/>
    <w:rsid w:val="00F54388"/>
    <w:rsid w:val="00F56C29"/>
    <w:rsid w:val="00F603EF"/>
    <w:rsid w:val="00F615DB"/>
    <w:rsid w:val="00F651F7"/>
    <w:rsid w:val="00F66765"/>
    <w:rsid w:val="00F66C52"/>
    <w:rsid w:val="00F705C8"/>
    <w:rsid w:val="00F71E19"/>
    <w:rsid w:val="00F725C9"/>
    <w:rsid w:val="00F752A4"/>
    <w:rsid w:val="00F83AFB"/>
    <w:rsid w:val="00F83BF2"/>
    <w:rsid w:val="00F84B0C"/>
    <w:rsid w:val="00F86340"/>
    <w:rsid w:val="00F90254"/>
    <w:rsid w:val="00F9190D"/>
    <w:rsid w:val="00F91FAC"/>
    <w:rsid w:val="00F9416D"/>
    <w:rsid w:val="00F94410"/>
    <w:rsid w:val="00F9457B"/>
    <w:rsid w:val="00F96284"/>
    <w:rsid w:val="00F971D4"/>
    <w:rsid w:val="00FA70FB"/>
    <w:rsid w:val="00FB0C3C"/>
    <w:rsid w:val="00FB165D"/>
    <w:rsid w:val="00FB16E7"/>
    <w:rsid w:val="00FB4DC8"/>
    <w:rsid w:val="00FB6A5C"/>
    <w:rsid w:val="00FC18AF"/>
    <w:rsid w:val="00FC2A84"/>
    <w:rsid w:val="00FC3508"/>
    <w:rsid w:val="00FC47D5"/>
    <w:rsid w:val="00FC5AB4"/>
    <w:rsid w:val="00FC6218"/>
    <w:rsid w:val="00FC688A"/>
    <w:rsid w:val="00FD0214"/>
    <w:rsid w:val="00FE0529"/>
    <w:rsid w:val="00FE1353"/>
    <w:rsid w:val="00FF0C82"/>
    <w:rsid w:val="00FF0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42F50"/>
  <w15:chartTrackingRefBased/>
  <w15:docId w15:val="{88E88FE5-8E0B-4F57-B225-DA696A10B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6AAA"/>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next w:val="Normal"/>
    <w:link w:val="Heading2Char"/>
    <w:uiPriority w:val="9"/>
    <w:unhideWhenUsed/>
    <w:qFormat/>
    <w:rsid w:val="007F6BE6"/>
    <w:pPr>
      <w:spacing w:before="100" w:beforeAutospacing="1" w:after="100" w:afterAutospacing="1" w:line="240" w:lineRule="auto"/>
      <w:outlineLvl w:val="1"/>
    </w:pPr>
    <w:rPr>
      <w:rFonts w:ascii="Times New Roman" w:eastAsia="Times New Roman" w:hAnsi="Times New Roman" w:cs="Times New Roman"/>
      <w:b/>
      <w:bCs/>
      <w:sz w:val="28"/>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AAA"/>
    <w:rPr>
      <w:rFonts w:ascii="Times New Roman" w:eastAsiaTheme="majorEastAsia" w:hAnsi="Times New Roman" w:cstheme="majorBidi"/>
      <w:b/>
      <w:sz w:val="48"/>
      <w:szCs w:val="32"/>
    </w:rPr>
  </w:style>
  <w:style w:type="table" w:styleId="TableGrid">
    <w:name w:val="Table Grid"/>
    <w:basedOn w:val="TableNormal"/>
    <w:uiPriority w:val="39"/>
    <w:rsid w:val="00932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2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5B"/>
  </w:style>
  <w:style w:type="paragraph" w:styleId="Footer">
    <w:name w:val="footer"/>
    <w:basedOn w:val="Normal"/>
    <w:link w:val="FooterChar"/>
    <w:uiPriority w:val="99"/>
    <w:unhideWhenUsed/>
    <w:rsid w:val="00932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5B"/>
  </w:style>
  <w:style w:type="paragraph" w:styleId="BalloonText">
    <w:name w:val="Balloon Text"/>
    <w:basedOn w:val="Normal"/>
    <w:link w:val="BalloonTextChar"/>
    <w:uiPriority w:val="99"/>
    <w:semiHidden/>
    <w:unhideWhenUsed/>
    <w:rsid w:val="00031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3B6"/>
    <w:rPr>
      <w:rFonts w:ascii="Segoe UI" w:hAnsi="Segoe UI" w:cs="Segoe UI"/>
      <w:sz w:val="18"/>
      <w:szCs w:val="18"/>
    </w:rPr>
  </w:style>
  <w:style w:type="paragraph" w:styleId="ListParagraph">
    <w:name w:val="List Paragraph"/>
    <w:basedOn w:val="Normal"/>
    <w:uiPriority w:val="34"/>
    <w:qFormat/>
    <w:rsid w:val="00026E81"/>
    <w:pPr>
      <w:ind w:left="720"/>
      <w:contextualSpacing/>
    </w:pPr>
  </w:style>
  <w:style w:type="paragraph" w:styleId="Revision">
    <w:name w:val="Revision"/>
    <w:hidden/>
    <w:uiPriority w:val="99"/>
    <w:semiHidden/>
    <w:rsid w:val="00FC3508"/>
    <w:pPr>
      <w:spacing w:after="0" w:line="240" w:lineRule="auto"/>
    </w:pPr>
  </w:style>
  <w:style w:type="character" w:styleId="Hyperlink">
    <w:name w:val="Hyperlink"/>
    <w:basedOn w:val="DefaultParagraphFont"/>
    <w:uiPriority w:val="99"/>
    <w:unhideWhenUsed/>
    <w:rsid w:val="005D5D40"/>
    <w:rPr>
      <w:color w:val="0563C1" w:themeColor="hyperlink"/>
      <w:u w:val="single"/>
    </w:rPr>
  </w:style>
  <w:style w:type="character" w:customStyle="1" w:styleId="UnresolvedMention1">
    <w:name w:val="Unresolved Mention1"/>
    <w:basedOn w:val="DefaultParagraphFont"/>
    <w:uiPriority w:val="99"/>
    <w:semiHidden/>
    <w:unhideWhenUsed/>
    <w:rsid w:val="005D5D40"/>
    <w:rPr>
      <w:color w:val="605E5C"/>
      <w:shd w:val="clear" w:color="auto" w:fill="E1DFDD"/>
    </w:rPr>
  </w:style>
  <w:style w:type="character" w:styleId="CommentReference">
    <w:name w:val="annotation reference"/>
    <w:basedOn w:val="DefaultParagraphFont"/>
    <w:uiPriority w:val="99"/>
    <w:semiHidden/>
    <w:unhideWhenUsed/>
    <w:rsid w:val="00904907"/>
    <w:rPr>
      <w:sz w:val="16"/>
      <w:szCs w:val="16"/>
    </w:rPr>
  </w:style>
  <w:style w:type="paragraph" w:styleId="CommentText">
    <w:name w:val="annotation text"/>
    <w:basedOn w:val="Normal"/>
    <w:link w:val="CommentTextChar"/>
    <w:uiPriority w:val="99"/>
    <w:unhideWhenUsed/>
    <w:rsid w:val="00904907"/>
    <w:pPr>
      <w:spacing w:line="240" w:lineRule="auto"/>
    </w:pPr>
    <w:rPr>
      <w:sz w:val="20"/>
      <w:szCs w:val="20"/>
    </w:rPr>
  </w:style>
  <w:style w:type="character" w:customStyle="1" w:styleId="CommentTextChar">
    <w:name w:val="Comment Text Char"/>
    <w:basedOn w:val="DefaultParagraphFont"/>
    <w:link w:val="CommentText"/>
    <w:uiPriority w:val="99"/>
    <w:rsid w:val="00904907"/>
    <w:rPr>
      <w:sz w:val="20"/>
      <w:szCs w:val="20"/>
    </w:rPr>
  </w:style>
  <w:style w:type="paragraph" w:styleId="CommentSubject">
    <w:name w:val="annotation subject"/>
    <w:basedOn w:val="CommentText"/>
    <w:next w:val="CommentText"/>
    <w:link w:val="CommentSubjectChar"/>
    <w:uiPriority w:val="99"/>
    <w:semiHidden/>
    <w:unhideWhenUsed/>
    <w:rsid w:val="00904907"/>
    <w:rPr>
      <w:b/>
      <w:bCs/>
    </w:rPr>
  </w:style>
  <w:style w:type="character" w:customStyle="1" w:styleId="CommentSubjectChar">
    <w:name w:val="Comment Subject Char"/>
    <w:basedOn w:val="CommentTextChar"/>
    <w:link w:val="CommentSubject"/>
    <w:uiPriority w:val="99"/>
    <w:semiHidden/>
    <w:rsid w:val="00904907"/>
    <w:rPr>
      <w:b/>
      <w:bCs/>
      <w:sz w:val="20"/>
      <w:szCs w:val="20"/>
    </w:rPr>
  </w:style>
  <w:style w:type="character" w:styleId="FollowedHyperlink">
    <w:name w:val="FollowedHyperlink"/>
    <w:basedOn w:val="DefaultParagraphFont"/>
    <w:uiPriority w:val="99"/>
    <w:semiHidden/>
    <w:unhideWhenUsed/>
    <w:rsid w:val="00FF0C82"/>
    <w:rPr>
      <w:color w:val="954F72" w:themeColor="followedHyperlink"/>
      <w:u w:val="single"/>
    </w:rPr>
  </w:style>
  <w:style w:type="character" w:styleId="UnresolvedMention">
    <w:name w:val="Unresolved Mention"/>
    <w:basedOn w:val="DefaultParagraphFont"/>
    <w:uiPriority w:val="99"/>
    <w:semiHidden/>
    <w:unhideWhenUsed/>
    <w:rsid w:val="00FF0C82"/>
    <w:rPr>
      <w:color w:val="605E5C"/>
      <w:shd w:val="clear" w:color="auto" w:fill="E1DFDD"/>
    </w:rPr>
  </w:style>
  <w:style w:type="character" w:customStyle="1" w:styleId="Heading2Char">
    <w:name w:val="Heading 2 Char"/>
    <w:basedOn w:val="DefaultParagraphFont"/>
    <w:link w:val="Heading2"/>
    <w:uiPriority w:val="9"/>
    <w:rsid w:val="007F6BE6"/>
    <w:rPr>
      <w:rFonts w:ascii="Times New Roman" w:eastAsia="Times New Roman" w:hAnsi="Times New Roman" w:cs="Times New Roman"/>
      <w:b/>
      <w:bCs/>
      <w:sz w:val="28"/>
      <w:szCs w:val="36"/>
    </w:rPr>
  </w:style>
  <w:style w:type="paragraph" w:styleId="TOCHeading">
    <w:name w:val="TOC Heading"/>
    <w:basedOn w:val="Heading1"/>
    <w:next w:val="Normal"/>
    <w:uiPriority w:val="39"/>
    <w:unhideWhenUsed/>
    <w:qFormat/>
    <w:rsid w:val="007F6BE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7F6BE6"/>
    <w:pPr>
      <w:spacing w:after="100"/>
    </w:pPr>
  </w:style>
  <w:style w:type="paragraph" w:styleId="TOC2">
    <w:name w:val="toc 2"/>
    <w:basedOn w:val="Normal"/>
    <w:next w:val="Normal"/>
    <w:autoRedefine/>
    <w:uiPriority w:val="39"/>
    <w:unhideWhenUsed/>
    <w:rsid w:val="007F6BE6"/>
    <w:pPr>
      <w:spacing w:after="100"/>
      <w:ind w:left="220"/>
    </w:pPr>
  </w:style>
  <w:style w:type="paragraph" w:styleId="NormalWeb">
    <w:name w:val="Normal (Web)"/>
    <w:basedOn w:val="Normal"/>
    <w:uiPriority w:val="99"/>
    <w:unhideWhenUsed/>
    <w:rsid w:val="00C753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753F8"/>
  </w:style>
  <w:style w:type="character" w:styleId="Emphasis">
    <w:name w:val="Emphasis"/>
    <w:basedOn w:val="DefaultParagraphFont"/>
    <w:uiPriority w:val="20"/>
    <w:qFormat/>
    <w:rsid w:val="00C753F8"/>
    <w:rPr>
      <w:i/>
      <w:iCs/>
    </w:rPr>
  </w:style>
  <w:style w:type="character" w:customStyle="1" w:styleId="screenreader-only">
    <w:name w:val="screenreader-only"/>
    <w:basedOn w:val="DefaultParagraphFont"/>
    <w:rsid w:val="00C753F8"/>
  </w:style>
  <w:style w:type="character" w:customStyle="1" w:styleId="rsbtnbtnlabel">
    <w:name w:val="rsbtn_btnlabel"/>
    <w:basedOn w:val="DefaultParagraphFont"/>
    <w:rsid w:val="00C753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57686">
      <w:bodyDiv w:val="1"/>
      <w:marLeft w:val="0"/>
      <w:marRight w:val="0"/>
      <w:marTop w:val="0"/>
      <w:marBottom w:val="0"/>
      <w:divBdr>
        <w:top w:val="none" w:sz="0" w:space="0" w:color="auto"/>
        <w:left w:val="none" w:sz="0" w:space="0" w:color="auto"/>
        <w:bottom w:val="none" w:sz="0" w:space="0" w:color="auto"/>
        <w:right w:val="none" w:sz="0" w:space="0" w:color="auto"/>
      </w:divBdr>
      <w:divsChild>
        <w:div w:id="89786112">
          <w:marLeft w:val="0"/>
          <w:marRight w:val="0"/>
          <w:marTop w:val="0"/>
          <w:marBottom w:val="0"/>
          <w:divBdr>
            <w:top w:val="none" w:sz="0" w:space="0" w:color="auto"/>
            <w:left w:val="none" w:sz="0" w:space="0" w:color="auto"/>
            <w:bottom w:val="none" w:sz="0" w:space="0" w:color="auto"/>
            <w:right w:val="none" w:sz="0" w:space="0" w:color="auto"/>
          </w:divBdr>
        </w:div>
      </w:divsChild>
    </w:div>
    <w:div w:id="1158615330">
      <w:bodyDiv w:val="1"/>
      <w:marLeft w:val="0"/>
      <w:marRight w:val="0"/>
      <w:marTop w:val="0"/>
      <w:marBottom w:val="0"/>
      <w:divBdr>
        <w:top w:val="none" w:sz="0" w:space="0" w:color="auto"/>
        <w:left w:val="none" w:sz="0" w:space="0" w:color="auto"/>
        <w:bottom w:val="none" w:sz="0" w:space="0" w:color="auto"/>
        <w:right w:val="none" w:sz="0" w:space="0" w:color="auto"/>
      </w:divBdr>
      <w:divsChild>
        <w:div w:id="799954752">
          <w:marLeft w:val="0"/>
          <w:marRight w:val="0"/>
          <w:marTop w:val="0"/>
          <w:marBottom w:val="0"/>
          <w:divBdr>
            <w:top w:val="none" w:sz="0" w:space="0" w:color="auto"/>
            <w:left w:val="none" w:sz="0" w:space="0" w:color="auto"/>
            <w:bottom w:val="none" w:sz="0" w:space="0" w:color="auto"/>
            <w:right w:val="none" w:sz="0" w:space="0" w:color="auto"/>
          </w:divBdr>
        </w:div>
      </w:divsChild>
    </w:div>
    <w:div w:id="1302150404">
      <w:bodyDiv w:val="1"/>
      <w:marLeft w:val="0"/>
      <w:marRight w:val="0"/>
      <w:marTop w:val="0"/>
      <w:marBottom w:val="0"/>
      <w:divBdr>
        <w:top w:val="none" w:sz="0" w:space="0" w:color="auto"/>
        <w:left w:val="none" w:sz="0" w:space="0" w:color="auto"/>
        <w:bottom w:val="none" w:sz="0" w:space="0" w:color="auto"/>
        <w:right w:val="none" w:sz="0" w:space="0" w:color="auto"/>
      </w:divBdr>
      <w:divsChild>
        <w:div w:id="261180900">
          <w:marLeft w:val="0"/>
          <w:marRight w:val="0"/>
          <w:marTop w:val="0"/>
          <w:marBottom w:val="0"/>
          <w:divBdr>
            <w:top w:val="none" w:sz="0" w:space="0" w:color="auto"/>
            <w:left w:val="none" w:sz="0" w:space="0" w:color="auto"/>
            <w:bottom w:val="none" w:sz="0" w:space="0" w:color="auto"/>
            <w:right w:val="none" w:sz="0" w:space="0" w:color="auto"/>
          </w:divBdr>
        </w:div>
        <w:div w:id="1199005730">
          <w:marLeft w:val="0"/>
          <w:marRight w:val="0"/>
          <w:marTop w:val="0"/>
          <w:marBottom w:val="0"/>
          <w:divBdr>
            <w:top w:val="none" w:sz="0" w:space="0" w:color="auto"/>
            <w:left w:val="none" w:sz="0" w:space="0" w:color="auto"/>
            <w:bottom w:val="none" w:sz="0" w:space="0" w:color="auto"/>
            <w:right w:val="none" w:sz="0" w:space="0" w:color="auto"/>
          </w:divBdr>
        </w:div>
        <w:div w:id="545685251">
          <w:marLeft w:val="0"/>
          <w:marRight w:val="0"/>
          <w:marTop w:val="0"/>
          <w:marBottom w:val="0"/>
          <w:divBdr>
            <w:top w:val="none" w:sz="0" w:space="0" w:color="auto"/>
            <w:left w:val="none" w:sz="0" w:space="0" w:color="auto"/>
            <w:bottom w:val="none" w:sz="0" w:space="0" w:color="auto"/>
            <w:right w:val="none" w:sz="0" w:space="0" w:color="auto"/>
          </w:divBdr>
        </w:div>
      </w:divsChild>
    </w:div>
    <w:div w:id="169838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mmunityengagedlearning.msu.edu/upload/Situated%20Spartan%20Handouts.pdf" TargetMode="External"/><Relationship Id="rId18" Type="http://schemas.openxmlformats.org/officeDocument/2006/relationships/hyperlink" Target="https://www.youtube.com/watch?v=7chfmZ469lE" TargetMode="External"/><Relationship Id="rId26" Type="http://schemas.openxmlformats.org/officeDocument/2006/relationships/hyperlink" Target="https://www.projectmanager.com/blog/what-is-organizational-planning" TargetMode="External"/><Relationship Id="rId39" Type="http://schemas.openxmlformats.org/officeDocument/2006/relationships/hyperlink" Target="https://media.defense.gov/2014/Feb/21/2002655438/-1/-1/1/140221-N-ZZ182-5356.pdf" TargetMode="External"/><Relationship Id="rId21" Type="http://schemas.openxmlformats.org/officeDocument/2006/relationships/hyperlink" Target="https://ntrl.ntis.gov/NTRL/dashboard/searchResults/titleDetail/ADA009513.xhtml" TargetMode="External"/><Relationship Id="rId34" Type="http://schemas.openxmlformats.org/officeDocument/2006/relationships/hyperlink" Target="https://monday.com/work-management/pmo"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youtube.com/watch?v=Nmsl1xVx7Ec" TargetMode="External"/><Relationship Id="rId20" Type="http://schemas.openxmlformats.org/officeDocument/2006/relationships/hyperlink" Target="https://www.mbaresearch.org/ethics/" TargetMode="External"/><Relationship Id="rId29" Type="http://schemas.openxmlformats.org/officeDocument/2006/relationships/hyperlink" Target="https://www.forbes.com/advisor/business/software/what-is-kanban-board/" TargetMode="External"/><Relationship Id="rId41" Type="http://schemas.openxmlformats.org/officeDocument/2006/relationships/hyperlink" Target="https://www.legion.org/advocacy/flag-advocacy/flag-co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br.org/2007/12/what-every-leader-needs-to-know-about-followers" TargetMode="External"/><Relationship Id="rId24" Type="http://schemas.openxmlformats.org/officeDocument/2006/relationships/hyperlink" Target="https://www.wcupa.edu/coral/tuckmanStagesGroupDelvelopment.aspx" TargetMode="External"/><Relationship Id="rId32" Type="http://schemas.openxmlformats.org/officeDocument/2006/relationships/hyperlink" Target="https://asana.com/" TargetMode="External"/><Relationship Id="rId37" Type="http://schemas.openxmlformats.org/officeDocument/2006/relationships/hyperlink" Target="https://sites.psu.edu/leadership/2018/03/15/the-hill-model-for-team-leadership/" TargetMode="External"/><Relationship Id="rId40" Type="http://schemas.openxmlformats.org/officeDocument/2006/relationships/hyperlink" Target="https://vtcc.vt.edu/join/citizen-leader-track.html" TargetMode="External"/><Relationship Id="rId5" Type="http://schemas.openxmlformats.org/officeDocument/2006/relationships/webSettings" Target="webSettings.xml"/><Relationship Id="rId15" Type="http://schemas.openxmlformats.org/officeDocument/2006/relationships/hyperlink" Target="https://www.youtube.com/watch?v=3ygNKNaMv4c" TargetMode="External"/><Relationship Id="rId23" Type="http://schemas.openxmlformats.org/officeDocument/2006/relationships/hyperlink" Target="https://www.cyborlink.com/" TargetMode="External"/><Relationship Id="rId28" Type="http://schemas.openxmlformats.org/officeDocument/2006/relationships/hyperlink" Target="https://www.forbes.com/advisor/business/software/what-is-a-gantt-chart/" TargetMode="External"/><Relationship Id="rId36" Type="http://schemas.openxmlformats.org/officeDocument/2006/relationships/hyperlink" Target="https://trello.com/" TargetMode="External"/><Relationship Id="rId10" Type="http://schemas.openxmlformats.org/officeDocument/2006/relationships/hyperlink" Target="https://www.ausa.org/articles/lessons-followership-good-leaders-arent-always-out-front" TargetMode="External"/><Relationship Id="rId19" Type="http://schemas.openxmlformats.org/officeDocument/2006/relationships/hyperlink" Target="https://globalyouth.wharton.upenn.edu/wp-content/uploads/lesson_plans/leadership-is-not-in-a-vacuum.pdf" TargetMode="External"/><Relationship Id="rId31" Type="http://schemas.openxmlformats.org/officeDocument/2006/relationships/hyperlink" Target="https://www.forbes.com/advisor/business/what-is-work-breakdown-structure/"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bethel.edu/blog/followership/" TargetMode="External"/><Relationship Id="rId14" Type="http://schemas.openxmlformats.org/officeDocument/2006/relationships/hyperlink" Target="https://medschool.umich.edu/sites/default/files/2023-08/Personal%20Accountability.pdf" TargetMode="External"/><Relationship Id="rId22" Type="http://schemas.openxmlformats.org/officeDocument/2006/relationships/hyperlink" Target="https://www.glassdoor.com/blog/guide/personal-vision-statement-examples/" TargetMode="External"/><Relationship Id="rId27" Type="http://schemas.openxmlformats.org/officeDocument/2006/relationships/hyperlink" Target="https://www.forbes.com/councils/forbesbusinesscouncil/2024/10/11/corporate-social-responsibility-a-strategic-imperative-for-modern-businesses/" TargetMode="External"/><Relationship Id="rId30" Type="http://schemas.openxmlformats.org/officeDocument/2006/relationships/hyperlink" Target="https://www.forbes.com/advisor/business/raci-chart/" TargetMode="External"/><Relationship Id="rId35" Type="http://schemas.openxmlformats.org/officeDocument/2006/relationships/hyperlink" Target="https://www.notion.so/product/projects" TargetMode="External"/><Relationship Id="rId43" Type="http://schemas.openxmlformats.org/officeDocument/2006/relationships/fontTable" Target="fontTable.xml"/><Relationship Id="rId8" Type="http://schemas.openxmlformats.org/officeDocument/2006/relationships/hyperlink" Target="https://www.doe.virginia.gov/programs-services/school-operations-support-services/safety-crisis-management/internet-safety" TargetMode="External"/><Relationship Id="rId3" Type="http://schemas.openxmlformats.org/officeDocument/2006/relationships/styles" Target="styles.xml"/><Relationship Id="rId12" Type="http://schemas.openxmlformats.org/officeDocument/2006/relationships/hyperlink" Target="https://eaglecenterforleadership.com/make-a-difference/take-the-test" TargetMode="External"/><Relationship Id="rId17" Type="http://schemas.openxmlformats.org/officeDocument/2006/relationships/hyperlink" Target="https://www.youtube.com/watch?v=icJZxLoX14U" TargetMode="External"/><Relationship Id="rId25" Type="http://schemas.openxmlformats.org/officeDocument/2006/relationships/hyperlink" Target="https://kai.foundation/video-introduction-to-problem-solving-style-kai/" TargetMode="External"/><Relationship Id="rId33" Type="http://schemas.openxmlformats.org/officeDocument/2006/relationships/hyperlink" Target="https://clickup.com/" TargetMode="External"/><Relationship Id="rId38" Type="http://schemas.openxmlformats.org/officeDocument/2006/relationships/hyperlink" Target="https://www.usa.gov/us-militar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Shared%20drives\Canvas%20Migration%20Files\XXXX%20XXXX%20Standards%20Correla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4C868C9-71A0-4C8B-ABD4-E6CBBD4C7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XXXX XXXX Standards Correlations</Template>
  <TotalTime>2</TotalTime>
  <Pages>50</Pages>
  <Words>13455</Words>
  <Characters>76695</Characters>
  <Application>Microsoft Office Word</Application>
  <DocSecurity>0</DocSecurity>
  <Lines>639</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Averill P. Byrd (apbyrd)</dc:creator>
  <cp:keywords/>
  <dc:description/>
  <cp:lastModifiedBy>Averill P. Byrd (apbyrd)</cp:lastModifiedBy>
  <cp:revision>3</cp:revision>
  <cp:lastPrinted>2024-05-01T16:56:00Z</cp:lastPrinted>
  <dcterms:created xsi:type="dcterms:W3CDTF">2026-06-01T16:46:00Z</dcterms:created>
  <dcterms:modified xsi:type="dcterms:W3CDTF">2026-07-21T15:19:00Z</dcterms:modified>
</cp:coreProperties>
</file>